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02EFB" w:rsidRPr="00362B80" w:rsidRDefault="00C02EFB">
      <w:pPr>
        <w:rPr>
          <w:rFonts w:cs="Arial"/>
          <w:b/>
          <w:color w:val="323E4F" w:themeColor="text2" w:themeShade="BF"/>
          <w:szCs w:val="20"/>
          <w:lang w:val="en-GB"/>
        </w:rPr>
      </w:pPr>
    </w:p>
    <w:tbl>
      <w:tblPr>
        <w:tblW w:w="5000" w:type="pct"/>
        <w:shd w:val="clear" w:color="auto" w:fill="323E4F" w:themeFill="text2" w:themeFillShade="BF"/>
        <w:tblCellMar>
          <w:top w:w="113" w:type="dxa"/>
          <w:bottom w:w="113" w:type="dxa"/>
        </w:tblCellMar>
        <w:tblLook w:val="0000"/>
      </w:tblPr>
      <w:tblGrid>
        <w:gridCol w:w="9286"/>
      </w:tblGrid>
      <w:tr w:rsidR="00347D5A" w:rsidRPr="00F72368" w:rsidTr="00347D5A">
        <w:trPr>
          <w:trHeight w:val="270"/>
        </w:trPr>
        <w:tc>
          <w:tcPr>
            <w:tcW w:w="5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323E4F" w:themeFill="text2" w:themeFillShade="BF"/>
          </w:tcPr>
          <w:p w:rsidR="00347D5A" w:rsidRPr="00362B80" w:rsidRDefault="00006FF8" w:rsidP="00384F7D">
            <w:pPr>
              <w:jc w:val="left"/>
              <w:rPr>
                <w:b/>
                <w:color w:val="FFFFFF" w:themeColor="background1"/>
                <w:sz w:val="28"/>
                <w:szCs w:val="28"/>
                <w:lang w:val="en-GB"/>
              </w:rPr>
            </w:pPr>
            <w:r>
              <w:rPr>
                <w:rFonts w:cs="Arial"/>
                <w:b/>
                <w:color w:val="FFFFFF" w:themeColor="background1"/>
                <w:sz w:val="28"/>
                <w:szCs w:val="28"/>
                <w:lang w:val="en-GB"/>
              </w:rPr>
              <w:t>TEMAT</w:t>
            </w:r>
            <w:r w:rsidR="00652B04" w:rsidRPr="00362B80">
              <w:rPr>
                <w:rFonts w:cs="Arial"/>
                <w:b/>
                <w:color w:val="FFFFFF" w:themeColor="background1"/>
                <w:sz w:val="28"/>
                <w:szCs w:val="28"/>
                <w:lang w:val="en-GB"/>
              </w:rPr>
              <w:t>:</w:t>
            </w:r>
            <w:r>
              <w:rPr>
                <w:rFonts w:cs="Arial"/>
                <w:b/>
                <w:color w:val="FFFFFF" w:themeColor="background1"/>
                <w:sz w:val="28"/>
                <w:szCs w:val="28"/>
                <w:lang w:val="en-GB"/>
              </w:rPr>
              <w:t xml:space="preserve"> </w:t>
            </w:r>
            <w:r w:rsidR="00384F7D">
              <w:rPr>
                <w:color w:val="FFFFFF" w:themeColor="background1"/>
                <w:lang w:val="en-GB"/>
              </w:rPr>
              <w:t>Budowanie robota – 2 opcje</w:t>
            </w:r>
          </w:p>
        </w:tc>
      </w:tr>
    </w:tbl>
    <w:p w:rsidR="00347D5A" w:rsidRPr="00362B80" w:rsidRDefault="00347D5A">
      <w:pPr>
        <w:rPr>
          <w:rFonts w:cs="Arial"/>
          <w:b/>
          <w:color w:val="323E4F" w:themeColor="text2" w:themeShade="BF"/>
          <w:szCs w:val="20"/>
          <w:lang w:val="en-GB"/>
        </w:rPr>
      </w:pPr>
    </w:p>
    <w:p w:rsidR="00347D5A" w:rsidRPr="00362B80" w:rsidRDefault="00347D5A">
      <w:pPr>
        <w:rPr>
          <w:rFonts w:cs="Arial"/>
          <w:b/>
          <w:color w:val="323E4F" w:themeColor="text2" w:themeShade="BF"/>
          <w:szCs w:val="20"/>
          <w:lang w:val="en-GB"/>
        </w:rPr>
      </w:pPr>
    </w:p>
    <w:tbl>
      <w:tblPr>
        <w:tblW w:w="5000" w:type="pct"/>
        <w:tblCellMar>
          <w:top w:w="113" w:type="dxa"/>
          <w:bottom w:w="113" w:type="dxa"/>
        </w:tblCellMar>
        <w:tblLook w:val="0000"/>
      </w:tblPr>
      <w:tblGrid>
        <w:gridCol w:w="2251"/>
        <w:gridCol w:w="3965"/>
        <w:gridCol w:w="1536"/>
        <w:gridCol w:w="1534"/>
      </w:tblGrid>
      <w:tr w:rsidR="00782E0A" w:rsidRPr="00F72368" w:rsidTr="00347D5A">
        <w:trPr>
          <w:trHeight w:val="270"/>
        </w:trPr>
        <w:tc>
          <w:tcPr>
            <w:tcW w:w="500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CB9CA" w:themeFill="text2" w:themeFillTint="66"/>
          </w:tcPr>
          <w:p w:rsidR="00782E0A" w:rsidRPr="00362B80" w:rsidRDefault="00006FF8" w:rsidP="0064702D">
            <w:pPr>
              <w:pStyle w:val="Razrednaslov"/>
              <w:rPr>
                <w:lang w:val="en-GB"/>
              </w:rPr>
            </w:pPr>
            <w:r>
              <w:rPr>
                <w:rFonts w:eastAsia="Calibri"/>
                <w:color w:val="44546A"/>
              </w:rPr>
              <w:t>SCENARIUSZ LEKCJI</w:t>
            </w:r>
          </w:p>
        </w:tc>
      </w:tr>
      <w:tr w:rsidR="00185813" w:rsidRPr="00F72368" w:rsidTr="0018581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1E0"/>
        </w:tblPrEx>
        <w:trPr>
          <w:trHeight w:val="179"/>
        </w:trPr>
        <w:tc>
          <w:tcPr>
            <w:tcW w:w="3347" w:type="pct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85813" w:rsidRPr="00362B80" w:rsidRDefault="00006FF8" w:rsidP="00652B04">
            <w:pPr>
              <w:rPr>
                <w:rFonts w:cs="Arial"/>
                <w:b/>
                <w:i/>
                <w:szCs w:val="20"/>
                <w:lang w:val="en-GB"/>
              </w:rPr>
            </w:pPr>
            <w:r>
              <w:rPr>
                <w:b/>
                <w:i/>
                <w:color w:val="323E4F" w:themeColor="text2" w:themeShade="BF"/>
                <w:lang w:val="en-GB"/>
              </w:rPr>
              <w:t>Szkoła</w:t>
            </w:r>
            <w:r w:rsidRPr="004D5F3E">
              <w:rPr>
                <w:b/>
                <w:i/>
                <w:color w:val="323E4F" w:themeColor="text2" w:themeShade="BF"/>
                <w:lang w:val="en-GB"/>
              </w:rPr>
              <w:t>:</w:t>
            </w:r>
          </w:p>
        </w:tc>
        <w:tc>
          <w:tcPr>
            <w:tcW w:w="827" w:type="pct"/>
            <w:tcBorders>
              <w:top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85813" w:rsidRPr="00362B80" w:rsidRDefault="00006FF8" w:rsidP="00B15992">
            <w:pPr>
              <w:pStyle w:val="Razred"/>
              <w:rPr>
                <w:color w:val="323E4F" w:themeColor="text2" w:themeShade="BF"/>
                <w:lang w:val="en-GB"/>
              </w:rPr>
            </w:pPr>
            <w:r>
              <w:rPr>
                <w:rFonts w:eastAsia="Calibri"/>
                <w:color w:val="323E4F"/>
                <w:lang w:val="en-GB"/>
              </w:rPr>
              <w:t>Czas (minuty</w:t>
            </w:r>
            <w:r w:rsidRPr="0022135A">
              <w:rPr>
                <w:rFonts w:eastAsia="Calibri"/>
                <w:color w:val="323E4F"/>
                <w:lang w:val="en-GB"/>
              </w:rPr>
              <w:t>)</w:t>
            </w:r>
            <w:r>
              <w:rPr>
                <w:rFonts w:eastAsia="Calibri"/>
                <w:b w:val="0"/>
                <w:i w:val="0"/>
                <w:color w:val="323E4F"/>
                <w:lang w:val="en-GB"/>
              </w:rPr>
              <w:t>:</w:t>
            </w:r>
          </w:p>
        </w:tc>
        <w:tc>
          <w:tcPr>
            <w:tcW w:w="826" w:type="pct"/>
            <w:tcBorders>
              <w:top w:val="single" w:sz="4" w:space="0" w:color="auto"/>
              <w:left w:val="nil"/>
              <w:bottom w:val="single" w:sz="4" w:space="0" w:color="auto"/>
            </w:tcBorders>
            <w:vAlign w:val="center"/>
          </w:tcPr>
          <w:p w:rsidR="00185813" w:rsidRPr="00362B80" w:rsidRDefault="00B76E55" w:rsidP="00B15992">
            <w:pPr>
              <w:jc w:val="right"/>
              <w:rPr>
                <w:rFonts w:cs="Arial"/>
                <w:color w:val="323E4F" w:themeColor="text2" w:themeShade="BF"/>
                <w:szCs w:val="20"/>
                <w:lang w:val="en-GB"/>
              </w:rPr>
            </w:pPr>
            <w:r w:rsidRPr="00362B80">
              <w:rPr>
                <w:rFonts w:cs="Arial"/>
                <w:color w:val="323E4F" w:themeColor="text2" w:themeShade="BF"/>
                <w:szCs w:val="20"/>
                <w:lang w:val="en-GB"/>
              </w:rPr>
              <w:t>1</w:t>
            </w:r>
            <w:r w:rsidR="0005528D" w:rsidRPr="00362B80">
              <w:rPr>
                <w:rFonts w:cs="Arial"/>
                <w:color w:val="323E4F" w:themeColor="text2" w:themeShade="BF"/>
                <w:szCs w:val="20"/>
                <w:lang w:val="en-GB"/>
              </w:rPr>
              <w:t>35</w:t>
            </w:r>
          </w:p>
        </w:tc>
      </w:tr>
      <w:tr w:rsidR="00782E0A" w:rsidRPr="00F72368" w:rsidTr="00B1599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1E0"/>
        </w:tblPrEx>
        <w:trPr>
          <w:trHeight w:val="240"/>
        </w:trPr>
        <w:tc>
          <w:tcPr>
            <w:tcW w:w="1212" w:type="pct"/>
            <w:tcBorders>
              <w:top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782E0A" w:rsidRPr="00362B80" w:rsidRDefault="00006FF8" w:rsidP="00652B04">
            <w:pPr>
              <w:pStyle w:val="Razred"/>
              <w:rPr>
                <w:color w:val="323E4F" w:themeColor="text2" w:themeShade="BF"/>
                <w:lang w:val="en-GB"/>
              </w:rPr>
            </w:pPr>
            <w:r>
              <w:rPr>
                <w:color w:val="323E4F" w:themeColor="text2" w:themeShade="BF"/>
                <w:lang w:val="en-GB"/>
              </w:rPr>
              <w:t>Nauczyciel</w:t>
            </w:r>
            <w:r w:rsidRPr="004D5F3E">
              <w:rPr>
                <w:color w:val="323E4F" w:themeColor="text2" w:themeShade="BF"/>
                <w:lang w:val="en-GB"/>
              </w:rPr>
              <w:t>:</w:t>
            </w:r>
          </w:p>
        </w:tc>
        <w:tc>
          <w:tcPr>
            <w:tcW w:w="2135" w:type="pct"/>
            <w:tcBorders>
              <w:top w:val="single" w:sz="4" w:space="0" w:color="auto"/>
              <w:left w:val="nil"/>
              <w:bottom w:val="single" w:sz="4" w:space="0" w:color="auto"/>
            </w:tcBorders>
            <w:vAlign w:val="center"/>
          </w:tcPr>
          <w:p w:rsidR="00782E0A" w:rsidRPr="00362B80" w:rsidRDefault="00782E0A" w:rsidP="00B15992">
            <w:pPr>
              <w:rPr>
                <w:rFonts w:cs="Arial"/>
                <w:b/>
                <w:color w:val="323E4F" w:themeColor="text2" w:themeShade="BF"/>
                <w:szCs w:val="20"/>
                <w:lang w:val="en-GB"/>
              </w:rPr>
            </w:pPr>
          </w:p>
        </w:tc>
        <w:tc>
          <w:tcPr>
            <w:tcW w:w="827" w:type="pct"/>
            <w:tcBorders>
              <w:top w:val="single" w:sz="4" w:space="0" w:color="auto"/>
              <w:right w:val="nil"/>
            </w:tcBorders>
            <w:vAlign w:val="center"/>
          </w:tcPr>
          <w:p w:rsidR="00782E0A" w:rsidRPr="00362B80" w:rsidRDefault="00006FF8" w:rsidP="00B15992">
            <w:pPr>
              <w:pStyle w:val="Razred"/>
              <w:rPr>
                <w:color w:val="323E4F" w:themeColor="text2" w:themeShade="BF"/>
                <w:lang w:val="en-GB"/>
              </w:rPr>
            </w:pPr>
            <w:r>
              <w:rPr>
                <w:rFonts w:eastAsia="Calibri"/>
                <w:color w:val="323E4F"/>
                <w:lang w:val="en-GB"/>
              </w:rPr>
              <w:t>Wiek uczniów</w:t>
            </w:r>
            <w:r w:rsidRPr="002C7772">
              <w:rPr>
                <w:rFonts w:eastAsia="Calibri"/>
                <w:color w:val="323E4F"/>
                <w:lang w:val="en-GB"/>
              </w:rPr>
              <w:t>:</w:t>
            </w:r>
          </w:p>
        </w:tc>
        <w:tc>
          <w:tcPr>
            <w:tcW w:w="826" w:type="pct"/>
            <w:tcBorders>
              <w:top w:val="single" w:sz="4" w:space="0" w:color="auto"/>
              <w:left w:val="nil"/>
            </w:tcBorders>
            <w:vAlign w:val="center"/>
          </w:tcPr>
          <w:p w:rsidR="00782E0A" w:rsidRPr="00362B80" w:rsidRDefault="00815EC6" w:rsidP="00DB0B32">
            <w:pPr>
              <w:jc w:val="right"/>
              <w:rPr>
                <w:rFonts w:cs="Arial"/>
                <w:bCs/>
                <w:color w:val="323E4F" w:themeColor="text2" w:themeShade="BF"/>
                <w:szCs w:val="20"/>
                <w:lang w:val="en-GB"/>
              </w:rPr>
            </w:pPr>
            <w:r w:rsidRPr="00362B80">
              <w:rPr>
                <w:rFonts w:cs="Arial"/>
                <w:bCs/>
                <w:color w:val="323E4F" w:themeColor="text2" w:themeShade="BF"/>
                <w:szCs w:val="20"/>
                <w:lang w:val="en-GB"/>
              </w:rPr>
              <w:t>1</w:t>
            </w:r>
            <w:r w:rsidR="00DB0B32" w:rsidRPr="00362B80">
              <w:rPr>
                <w:rFonts w:cs="Arial"/>
                <w:bCs/>
                <w:color w:val="323E4F" w:themeColor="text2" w:themeShade="BF"/>
                <w:szCs w:val="20"/>
                <w:lang w:val="en-GB"/>
              </w:rPr>
              <w:t>3-14</w:t>
            </w:r>
          </w:p>
        </w:tc>
      </w:tr>
    </w:tbl>
    <w:p w:rsidR="00C02EFB" w:rsidRPr="00362B80" w:rsidRDefault="00C02EFB">
      <w:pPr>
        <w:rPr>
          <w:rFonts w:cs="Arial"/>
          <w:b/>
          <w:color w:val="323E4F" w:themeColor="text2" w:themeShade="BF"/>
          <w:szCs w:val="20"/>
          <w:lang w:val="en-GB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D5DCE4" w:themeFill="text2" w:themeFillTint="33"/>
        <w:tblCellMar>
          <w:top w:w="113" w:type="dxa"/>
          <w:bottom w:w="113" w:type="dxa"/>
        </w:tblCellMar>
        <w:tblLook w:val="04A0"/>
      </w:tblPr>
      <w:tblGrid>
        <w:gridCol w:w="2398"/>
        <w:gridCol w:w="6888"/>
      </w:tblGrid>
      <w:tr w:rsidR="004E3F36" w:rsidRPr="00F72368" w:rsidTr="00782E0A">
        <w:trPr>
          <w:trHeight w:val="213"/>
        </w:trPr>
        <w:tc>
          <w:tcPr>
            <w:tcW w:w="1291" w:type="pct"/>
            <w:shd w:val="clear" w:color="auto" w:fill="D5DCE4" w:themeFill="text2" w:themeFillTint="33"/>
            <w:vAlign w:val="center"/>
          </w:tcPr>
          <w:p w:rsidR="004E3F36" w:rsidRPr="00362B80" w:rsidRDefault="00006FF8" w:rsidP="00C02EFB">
            <w:pPr>
              <w:pStyle w:val="Razred"/>
              <w:rPr>
                <w:color w:val="323E4F" w:themeColor="text2" w:themeShade="BF"/>
                <w:lang w:val="en-GB"/>
              </w:rPr>
            </w:pPr>
            <w:r>
              <w:rPr>
                <w:rFonts w:eastAsia="Calibri"/>
                <w:color w:val="323E4F"/>
              </w:rPr>
              <w:t>Zagadnienie główne</w:t>
            </w:r>
            <w:r w:rsidRPr="004D5F3E">
              <w:rPr>
                <w:color w:val="323E4F" w:themeColor="text2" w:themeShade="BF"/>
                <w:lang w:val="en-GB"/>
              </w:rPr>
              <w:t>:</w:t>
            </w:r>
          </w:p>
        </w:tc>
        <w:tc>
          <w:tcPr>
            <w:tcW w:w="3709" w:type="pct"/>
            <w:shd w:val="clear" w:color="auto" w:fill="D5DCE4" w:themeFill="text2" w:themeFillTint="33"/>
            <w:vAlign w:val="center"/>
          </w:tcPr>
          <w:p w:rsidR="004E3F36" w:rsidRPr="00362B80" w:rsidRDefault="00384F7D" w:rsidP="0024778F">
            <w:pPr>
              <w:pStyle w:val="Razrednaslov"/>
              <w:rPr>
                <w:b w:val="0"/>
                <w:bCs/>
                <w:color w:val="323E4F" w:themeColor="text2" w:themeShade="BF"/>
                <w:lang w:val="en-GB"/>
              </w:rPr>
            </w:pPr>
            <w:r w:rsidRPr="00384F7D">
              <w:rPr>
                <w:b w:val="0"/>
                <w:bCs/>
                <w:color w:val="323E4F" w:themeColor="text2" w:themeShade="BF"/>
                <w:lang w:val="en-GB"/>
              </w:rPr>
              <w:t>Jak złożyć robota - ARTIEbot</w:t>
            </w:r>
          </w:p>
        </w:tc>
      </w:tr>
    </w:tbl>
    <w:p w:rsidR="00C02EFB" w:rsidRPr="00CA6134" w:rsidRDefault="00C02EFB" w:rsidP="009032CB">
      <w:pPr>
        <w:rPr>
          <w:color w:val="323E4F" w:themeColor="text2" w:themeShade="BF"/>
          <w:szCs w:val="20"/>
          <w:lang w:val="en-GB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13" w:type="dxa"/>
          <w:bottom w:w="113" w:type="dxa"/>
        </w:tblCellMar>
        <w:tblLook w:val="01E0"/>
      </w:tblPr>
      <w:tblGrid>
        <w:gridCol w:w="9286"/>
      </w:tblGrid>
      <w:tr w:rsidR="00C02EFB" w:rsidRPr="00F72368" w:rsidTr="00C02EFB">
        <w:trPr>
          <w:trHeight w:val="240"/>
        </w:trPr>
        <w:tc>
          <w:tcPr>
            <w:tcW w:w="5000" w:type="pct"/>
            <w:tcBorders>
              <w:left w:val="single" w:sz="4" w:space="0" w:color="auto"/>
              <w:bottom w:val="nil"/>
            </w:tcBorders>
          </w:tcPr>
          <w:p w:rsidR="00C02EFB" w:rsidRPr="00CA6134" w:rsidRDefault="00006FF8" w:rsidP="0024778F">
            <w:pPr>
              <w:pStyle w:val="Razred"/>
              <w:rPr>
                <w:color w:val="323E4F" w:themeColor="text2" w:themeShade="BF"/>
                <w:lang w:val="en-GB"/>
              </w:rPr>
            </w:pPr>
            <w:r>
              <w:rPr>
                <w:color w:val="323E4F" w:themeColor="text2" w:themeShade="BF"/>
                <w:lang w:val="en-GB"/>
              </w:rPr>
              <w:t>Tematyka</w:t>
            </w:r>
            <w:r w:rsidRPr="004D5F3E">
              <w:rPr>
                <w:color w:val="323E4F" w:themeColor="text2" w:themeShade="BF"/>
                <w:lang w:val="en-GB"/>
              </w:rPr>
              <w:t>:</w:t>
            </w:r>
          </w:p>
        </w:tc>
      </w:tr>
      <w:tr w:rsidR="00C02EFB" w:rsidRPr="00F72368" w:rsidTr="00C02EFB">
        <w:trPr>
          <w:trHeight w:val="240"/>
        </w:trPr>
        <w:tc>
          <w:tcPr>
            <w:tcW w:w="5000" w:type="pct"/>
            <w:tcBorders>
              <w:top w:val="nil"/>
              <w:left w:val="single" w:sz="4" w:space="0" w:color="auto"/>
              <w:bottom w:val="nil"/>
            </w:tcBorders>
          </w:tcPr>
          <w:p w:rsidR="00C02EFB" w:rsidRPr="00CA6134" w:rsidRDefault="00384F7D" w:rsidP="004D4E3B">
            <w:pPr>
              <w:pStyle w:val="Razred"/>
              <w:numPr>
                <w:ilvl w:val="0"/>
                <w:numId w:val="4"/>
              </w:numPr>
              <w:rPr>
                <w:b w:val="0"/>
                <w:i w:val="0"/>
                <w:color w:val="323E4F" w:themeColor="text2" w:themeShade="BF"/>
                <w:lang w:val="en-GB"/>
              </w:rPr>
            </w:pPr>
            <w:r w:rsidRPr="00384F7D">
              <w:rPr>
                <w:b w:val="0"/>
                <w:bCs/>
                <w:i w:val="0"/>
                <w:color w:val="323E4F" w:themeColor="text2" w:themeShade="BF"/>
                <w:lang w:val="en-GB"/>
              </w:rPr>
              <w:t>Składanie robota</w:t>
            </w:r>
          </w:p>
        </w:tc>
      </w:tr>
      <w:tr w:rsidR="009032CB" w:rsidRPr="00F72368" w:rsidTr="00C02EFB">
        <w:trPr>
          <w:trHeight w:val="240"/>
        </w:trPr>
        <w:tc>
          <w:tcPr>
            <w:tcW w:w="5000" w:type="pct"/>
            <w:tcBorders>
              <w:top w:val="nil"/>
              <w:left w:val="single" w:sz="4" w:space="0" w:color="auto"/>
              <w:bottom w:val="nil"/>
            </w:tcBorders>
          </w:tcPr>
          <w:p w:rsidR="009032CB" w:rsidRPr="00CA6134" w:rsidRDefault="00006FF8" w:rsidP="0024778F">
            <w:pPr>
              <w:pStyle w:val="Razred"/>
              <w:rPr>
                <w:color w:val="323E4F" w:themeColor="text2" w:themeShade="BF"/>
                <w:lang w:val="en-GB"/>
              </w:rPr>
            </w:pPr>
            <w:r>
              <w:rPr>
                <w:color w:val="323E4F" w:themeColor="text2" w:themeShade="BF"/>
                <w:lang w:val="en-GB"/>
              </w:rPr>
              <w:t>Cele</w:t>
            </w:r>
            <w:r w:rsidRPr="004D5F3E">
              <w:rPr>
                <w:color w:val="323E4F" w:themeColor="text2" w:themeShade="BF"/>
                <w:lang w:val="en-GB"/>
              </w:rPr>
              <w:t>:</w:t>
            </w:r>
          </w:p>
        </w:tc>
      </w:tr>
      <w:tr w:rsidR="009032CB" w:rsidRPr="00F72368" w:rsidTr="00957009">
        <w:trPr>
          <w:trHeight w:val="243"/>
        </w:trPr>
        <w:tc>
          <w:tcPr>
            <w:tcW w:w="5000" w:type="pct"/>
            <w:tcBorders>
              <w:top w:val="nil"/>
              <w:left w:val="single" w:sz="4" w:space="0" w:color="auto"/>
              <w:bottom w:val="nil"/>
            </w:tcBorders>
          </w:tcPr>
          <w:p w:rsidR="00DE41FA" w:rsidRPr="00CA6134" w:rsidRDefault="00384F7D" w:rsidP="00A96105">
            <w:pPr>
              <w:numPr>
                <w:ilvl w:val="0"/>
                <w:numId w:val="1"/>
              </w:numPr>
              <w:ind w:left="709"/>
              <w:rPr>
                <w:color w:val="323E4F" w:themeColor="text2" w:themeShade="BF"/>
                <w:lang w:val="en-GB"/>
              </w:rPr>
            </w:pPr>
            <w:r w:rsidRPr="00384F7D">
              <w:rPr>
                <w:color w:val="323E4F" w:themeColor="text2" w:themeShade="BF"/>
                <w:lang w:val="en-GB"/>
              </w:rPr>
              <w:t>Nauka składania robota</w:t>
            </w:r>
          </w:p>
        </w:tc>
      </w:tr>
      <w:tr w:rsidR="009032CB" w:rsidRPr="00F72368" w:rsidTr="00957009">
        <w:trPr>
          <w:trHeight w:val="70"/>
        </w:trPr>
        <w:tc>
          <w:tcPr>
            <w:tcW w:w="5000" w:type="pct"/>
            <w:tcBorders>
              <w:top w:val="nil"/>
              <w:left w:val="single" w:sz="4" w:space="0" w:color="auto"/>
              <w:bottom w:val="nil"/>
            </w:tcBorders>
            <w:shd w:val="clear" w:color="auto" w:fill="auto"/>
          </w:tcPr>
          <w:p w:rsidR="009032CB" w:rsidRPr="00CA6134" w:rsidRDefault="00006FF8" w:rsidP="0024778F">
            <w:pPr>
              <w:pStyle w:val="Razred"/>
              <w:rPr>
                <w:color w:val="323E4F" w:themeColor="text2" w:themeShade="BF"/>
                <w:lang w:val="en-GB"/>
              </w:rPr>
            </w:pPr>
            <w:r w:rsidRPr="00517F28">
              <w:rPr>
                <w:rFonts w:eastAsia="Calibri"/>
                <w:color w:val="323E4F" w:themeColor="text2" w:themeShade="BF"/>
              </w:rPr>
              <w:t>O</w:t>
            </w:r>
            <w:r>
              <w:rPr>
                <w:rFonts w:eastAsia="Calibri"/>
                <w:color w:val="323E4F" w:themeColor="text2" w:themeShade="BF"/>
              </w:rPr>
              <w:t>czekiwane efekty:</w:t>
            </w:r>
          </w:p>
        </w:tc>
      </w:tr>
      <w:tr w:rsidR="009032CB" w:rsidRPr="00F72368" w:rsidTr="00957009">
        <w:trPr>
          <w:trHeight w:val="244"/>
        </w:trPr>
        <w:tc>
          <w:tcPr>
            <w:tcW w:w="5000" w:type="pct"/>
            <w:tcBorders>
              <w:top w:val="nil"/>
              <w:left w:val="single" w:sz="4" w:space="0" w:color="auto"/>
              <w:bottom w:val="nil"/>
            </w:tcBorders>
            <w:shd w:val="clear" w:color="auto" w:fill="auto"/>
          </w:tcPr>
          <w:p w:rsidR="00003BB5" w:rsidRPr="00CA6134" w:rsidRDefault="00384F7D" w:rsidP="005B2B88">
            <w:pPr>
              <w:pStyle w:val="Razred"/>
              <w:numPr>
                <w:ilvl w:val="0"/>
                <w:numId w:val="2"/>
              </w:numPr>
              <w:rPr>
                <w:b w:val="0"/>
                <w:i w:val="0"/>
                <w:color w:val="323E4F" w:themeColor="text2" w:themeShade="BF"/>
                <w:lang w:val="en-GB"/>
              </w:rPr>
            </w:pPr>
            <w:r w:rsidRPr="00384F7D">
              <w:rPr>
                <w:b w:val="0"/>
                <w:i w:val="0"/>
                <w:color w:val="323E4F" w:themeColor="text2" w:themeShade="BF"/>
                <w:lang w:val="en-GB"/>
              </w:rPr>
              <w:t>Pomyślnie zmontowany robot - ARTIEbot</w:t>
            </w:r>
          </w:p>
        </w:tc>
      </w:tr>
      <w:tr w:rsidR="00006FF8" w:rsidRPr="00F72368" w:rsidTr="00957009">
        <w:trPr>
          <w:trHeight w:val="226"/>
        </w:trPr>
        <w:tc>
          <w:tcPr>
            <w:tcW w:w="5000" w:type="pct"/>
            <w:tcBorders>
              <w:top w:val="nil"/>
              <w:left w:val="single" w:sz="4" w:space="0" w:color="auto"/>
              <w:bottom w:val="nil"/>
            </w:tcBorders>
          </w:tcPr>
          <w:p w:rsidR="00006FF8" w:rsidRPr="00517F28" w:rsidRDefault="00006FF8" w:rsidP="007941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eastAsia="Calibri"/>
                <w:b/>
                <w:i/>
                <w:color w:val="323E4F" w:themeColor="text2" w:themeShade="BF"/>
                <w:szCs w:val="20"/>
              </w:rPr>
            </w:pPr>
            <w:r>
              <w:rPr>
                <w:rFonts w:eastAsia="Calibri"/>
                <w:b/>
                <w:i/>
                <w:color w:val="323E4F" w:themeColor="text2" w:themeShade="BF"/>
                <w:szCs w:val="20"/>
              </w:rPr>
              <w:t>Formy pracy</w:t>
            </w:r>
            <w:r w:rsidRPr="00517F28">
              <w:rPr>
                <w:rFonts w:eastAsia="Calibri"/>
                <w:b/>
                <w:i/>
                <w:color w:val="323E4F" w:themeColor="text2" w:themeShade="BF"/>
                <w:szCs w:val="20"/>
              </w:rPr>
              <w:t>:</w:t>
            </w:r>
          </w:p>
          <w:p w:rsidR="00006FF8" w:rsidRPr="00517F28" w:rsidRDefault="00006FF8" w:rsidP="007941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eastAsia="Calibri"/>
                <w:b/>
                <w:i/>
                <w:color w:val="323E4F" w:themeColor="text2" w:themeShade="BF"/>
                <w:szCs w:val="20"/>
              </w:rPr>
            </w:pPr>
          </w:p>
          <w:p w:rsidR="00006FF8" w:rsidRPr="00AD3FDC" w:rsidRDefault="00006FF8" w:rsidP="00006FF8">
            <w:pPr>
              <w:pStyle w:val="Akapitzlist"/>
              <w:numPr>
                <w:ilvl w:val="0"/>
                <w:numId w:val="3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eastAsia="Calibri"/>
                <w:b/>
                <w:i/>
                <w:color w:val="323E4F" w:themeColor="text2" w:themeShade="BF"/>
                <w:szCs w:val="20"/>
                <w:lang w:val="pl-PL"/>
              </w:rPr>
            </w:pPr>
            <w:r w:rsidRPr="00AD3FDC">
              <w:rPr>
                <w:rFonts w:eastAsia="Calibri"/>
                <w:color w:val="323E4F" w:themeColor="text2" w:themeShade="BF"/>
                <w:szCs w:val="20"/>
                <w:lang w:val="pl-PL"/>
              </w:rPr>
              <w:t>praca w parach, praca w grupach</w:t>
            </w:r>
          </w:p>
          <w:p w:rsidR="00006FF8" w:rsidRPr="00B00B30" w:rsidRDefault="00006FF8" w:rsidP="007941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eastAsia="Calibri"/>
                <w:b/>
                <w:i/>
                <w:color w:val="323E4F"/>
                <w:szCs w:val="20"/>
                <w:lang w:val="en-US"/>
              </w:rPr>
            </w:pPr>
          </w:p>
          <w:p w:rsidR="00006FF8" w:rsidRPr="00B00B30" w:rsidRDefault="00006FF8" w:rsidP="007941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eastAsia="Calibri"/>
                <w:b/>
                <w:i/>
                <w:color w:val="323E4F"/>
                <w:szCs w:val="20"/>
                <w:lang w:val="en-US"/>
              </w:rPr>
            </w:pPr>
            <w:r>
              <w:rPr>
                <w:rFonts w:eastAsia="Calibri"/>
                <w:b/>
                <w:i/>
                <w:color w:val="323E4F"/>
                <w:szCs w:val="20"/>
                <w:lang w:val="en-US"/>
              </w:rPr>
              <w:t>Metody</w:t>
            </w:r>
            <w:r w:rsidRPr="00B00B30">
              <w:rPr>
                <w:rFonts w:eastAsia="Calibri"/>
                <w:b/>
                <w:i/>
                <w:color w:val="323E4F"/>
                <w:szCs w:val="20"/>
                <w:lang w:val="en-US"/>
              </w:rPr>
              <w:t>:</w:t>
            </w:r>
          </w:p>
        </w:tc>
      </w:tr>
      <w:tr w:rsidR="00006FF8" w:rsidRPr="00F72368" w:rsidTr="00957009">
        <w:trPr>
          <w:trHeight w:val="80"/>
        </w:trPr>
        <w:tc>
          <w:tcPr>
            <w:tcW w:w="5000" w:type="pct"/>
            <w:tcBorders>
              <w:top w:val="nil"/>
              <w:left w:val="single" w:sz="4" w:space="0" w:color="auto"/>
            </w:tcBorders>
          </w:tcPr>
          <w:p w:rsidR="00006FF8" w:rsidRPr="00D6759F" w:rsidRDefault="00006FF8" w:rsidP="00006FF8">
            <w:pPr>
              <w:pStyle w:val="Akapitzlist"/>
              <w:numPr>
                <w:ilvl w:val="0"/>
                <w:numId w:val="3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left"/>
              <w:rPr>
                <w:rFonts w:eastAsia="Calibri"/>
                <w:color w:val="000000"/>
                <w:szCs w:val="20"/>
                <w:lang w:val="en-US"/>
              </w:rPr>
            </w:pPr>
            <w:r w:rsidRPr="00D6759F">
              <w:rPr>
                <w:rFonts w:eastAsia="Calibri"/>
                <w:color w:val="323E4F" w:themeColor="text2" w:themeShade="BF"/>
                <w:szCs w:val="20"/>
                <w:lang w:val="pl-PL"/>
              </w:rPr>
              <w:t>prezent</w:t>
            </w:r>
            <w:r>
              <w:rPr>
                <w:rFonts w:eastAsia="Calibri"/>
                <w:color w:val="323E4F" w:themeColor="text2" w:themeShade="BF"/>
                <w:szCs w:val="20"/>
                <w:lang w:val="pl-PL"/>
              </w:rPr>
              <w:t xml:space="preserve">acja, dyskusja, </w:t>
            </w:r>
            <w:r w:rsidRPr="00D6759F">
              <w:rPr>
                <w:rFonts w:eastAsia="Calibri"/>
                <w:color w:val="323E4F" w:themeColor="text2" w:themeShade="BF"/>
                <w:szCs w:val="20"/>
                <w:lang w:val="pl-PL"/>
              </w:rPr>
              <w:t xml:space="preserve"> ćwiczenia interaktywne</w:t>
            </w:r>
            <w:r w:rsidRPr="00D6759F">
              <w:rPr>
                <w:rFonts w:eastAsia="Calibri"/>
                <w:color w:val="000000"/>
                <w:szCs w:val="20"/>
                <w:lang w:val="en-US"/>
              </w:rPr>
              <w:t xml:space="preserve"> </w:t>
            </w:r>
          </w:p>
        </w:tc>
      </w:tr>
    </w:tbl>
    <w:p w:rsidR="00C02EFB" w:rsidRPr="00CA6134" w:rsidRDefault="00C02EFB" w:rsidP="009976FF">
      <w:pPr>
        <w:rPr>
          <w:szCs w:val="20"/>
          <w:lang w:val="en-GB"/>
        </w:rPr>
      </w:pPr>
    </w:p>
    <w:p w:rsidR="00FE6368" w:rsidRPr="00CA6134" w:rsidRDefault="00FE6368" w:rsidP="009976FF">
      <w:pPr>
        <w:rPr>
          <w:szCs w:val="20"/>
          <w:lang w:val="en-GB"/>
        </w:rPr>
      </w:pPr>
    </w:p>
    <w:p w:rsidR="00FE6368" w:rsidRPr="00CA6134" w:rsidRDefault="00FE6368" w:rsidP="009976FF">
      <w:pPr>
        <w:rPr>
          <w:szCs w:val="20"/>
          <w:lang w:val="en-GB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13" w:type="dxa"/>
          <w:bottom w:w="113" w:type="dxa"/>
        </w:tblCellMar>
        <w:tblLook w:val="0000"/>
      </w:tblPr>
      <w:tblGrid>
        <w:gridCol w:w="9286"/>
      </w:tblGrid>
      <w:tr w:rsidR="00006FF8" w:rsidRPr="00F72368" w:rsidTr="004B0C0D">
        <w:trPr>
          <w:trHeight w:val="287"/>
        </w:trPr>
        <w:tc>
          <w:tcPr>
            <w:tcW w:w="5000" w:type="pct"/>
            <w:shd w:val="clear" w:color="auto" w:fill="ACB9CA" w:themeFill="text2" w:themeFillTint="66"/>
            <w:vAlign w:val="center"/>
          </w:tcPr>
          <w:p w:rsidR="00006FF8" w:rsidRDefault="00006FF8" w:rsidP="0079412F">
            <w:pPr>
              <w:jc w:val="center"/>
              <w:rPr>
                <w:b/>
                <w:color w:val="FFFFFF"/>
              </w:rPr>
            </w:pPr>
            <w:r>
              <w:rPr>
                <w:b/>
                <w:color w:val="FFFFFF"/>
              </w:rPr>
              <w:t>TOK LEKCJI</w:t>
            </w:r>
          </w:p>
        </w:tc>
      </w:tr>
      <w:tr w:rsidR="00006FF8" w:rsidRPr="00F72368" w:rsidTr="004B0C0D">
        <w:trPr>
          <w:trHeight w:val="190"/>
        </w:trPr>
        <w:tc>
          <w:tcPr>
            <w:tcW w:w="5000" w:type="pct"/>
            <w:vAlign w:val="center"/>
          </w:tcPr>
          <w:p w:rsidR="00006FF8" w:rsidRDefault="00006FF8" w:rsidP="007941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eastAsia="Calibri"/>
                <w:b/>
                <w:color w:val="323E4F"/>
                <w:szCs w:val="20"/>
              </w:rPr>
            </w:pPr>
            <w:r>
              <w:rPr>
                <w:rFonts w:eastAsia="Calibri"/>
                <w:b/>
                <w:color w:val="323E4F"/>
                <w:szCs w:val="20"/>
              </w:rPr>
              <w:t>Przebieg zajęć</w:t>
            </w:r>
          </w:p>
        </w:tc>
      </w:tr>
      <w:tr w:rsidR="00BD5282" w:rsidRPr="00F72368" w:rsidTr="004B0C0D">
        <w:trPr>
          <w:trHeight w:val="417"/>
        </w:trPr>
        <w:tc>
          <w:tcPr>
            <w:tcW w:w="5000" w:type="pct"/>
            <w:tcBorders>
              <w:bottom w:val="nil"/>
            </w:tcBorders>
            <w:vAlign w:val="center"/>
          </w:tcPr>
          <w:p w:rsidR="00006FF8" w:rsidRPr="00C3469A" w:rsidRDefault="00006FF8" w:rsidP="00006FF8">
            <w:pPr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WPROWADZENIE</w:t>
            </w:r>
          </w:p>
          <w:p w:rsidR="00DB0B32" w:rsidRPr="00CA6134" w:rsidRDefault="00DB0B32" w:rsidP="00C11074">
            <w:pPr>
              <w:jc w:val="center"/>
              <w:rPr>
                <w:b/>
                <w:lang w:val="en-GB"/>
              </w:rPr>
            </w:pPr>
          </w:p>
          <w:p w:rsidR="00056E01" w:rsidRPr="00CA6134" w:rsidRDefault="00677FE2" w:rsidP="00056E01">
            <w:pPr>
              <w:jc w:val="left"/>
              <w:rPr>
                <w:rFonts w:cs="Calibri"/>
                <w:b/>
                <w:bCs/>
                <w:color w:val="44546A"/>
                <w:szCs w:val="20"/>
                <w:lang w:val="en-GB" w:eastAsia="en-US"/>
              </w:rPr>
            </w:pPr>
            <w:r w:rsidRPr="00CA6134">
              <w:rPr>
                <w:rFonts w:cs="Calibri"/>
                <w:color w:val="44546A"/>
                <w:szCs w:val="20"/>
                <w:lang w:val="en-GB"/>
              </w:rPr>
              <w:t xml:space="preserve">A part of this curriculum is related to real physical device with AI capabilities. Croatian Robotic Association has developed a small affordable mobile robot platform to implement programing knowledge from previous lessons. </w:t>
            </w:r>
          </w:p>
          <w:p w:rsidR="00677FE2" w:rsidRPr="00CA6134" w:rsidRDefault="00677FE2" w:rsidP="00056E01">
            <w:pPr>
              <w:jc w:val="left"/>
              <w:rPr>
                <w:rFonts w:cs="Calibri"/>
                <w:b/>
                <w:bCs/>
                <w:color w:val="44546A"/>
                <w:szCs w:val="20"/>
                <w:lang w:val="en-GB" w:eastAsia="en-US"/>
              </w:rPr>
            </w:pPr>
          </w:p>
          <w:p w:rsidR="00056E01" w:rsidRPr="00CA6134" w:rsidRDefault="0058505D" w:rsidP="00056E01">
            <w:pPr>
              <w:jc w:val="left"/>
              <w:rPr>
                <w:rFonts w:cs="Calibri"/>
                <w:b/>
                <w:bCs/>
                <w:color w:val="44546A"/>
                <w:szCs w:val="20"/>
                <w:lang w:val="en-GB" w:eastAsia="en-US"/>
              </w:rPr>
            </w:pPr>
            <w:r>
              <w:rPr>
                <w:rFonts w:cs="Calibri"/>
                <w:b/>
                <w:bCs/>
                <w:color w:val="44546A"/>
                <w:szCs w:val="20"/>
                <w:lang w:val="en-GB" w:eastAsia="en-US"/>
              </w:rPr>
              <w:t>Przedstawienie celu głównego lekcji</w:t>
            </w:r>
            <w:r w:rsidR="00056E01" w:rsidRPr="00CA6134">
              <w:rPr>
                <w:rFonts w:cs="Calibri"/>
                <w:b/>
                <w:bCs/>
                <w:color w:val="44546A"/>
                <w:szCs w:val="20"/>
                <w:lang w:val="en-GB" w:eastAsia="en-US"/>
              </w:rPr>
              <w:t>: </w:t>
            </w:r>
          </w:p>
          <w:p w:rsidR="00F066F5" w:rsidRPr="00CA6134" w:rsidRDefault="0058505D" w:rsidP="00056E01">
            <w:pPr>
              <w:jc w:val="left"/>
              <w:rPr>
                <w:rFonts w:cs="Calibri"/>
                <w:bCs/>
                <w:color w:val="44546A"/>
                <w:szCs w:val="20"/>
                <w:lang w:val="en-GB" w:eastAsia="en-US"/>
              </w:rPr>
            </w:pPr>
            <w:r w:rsidRPr="0058505D">
              <w:rPr>
                <w:rFonts w:cs="Calibri"/>
                <w:bCs/>
                <w:color w:val="44546A"/>
                <w:szCs w:val="20"/>
                <w:lang w:val="en-GB" w:eastAsia="en-US"/>
              </w:rPr>
              <w:t>Składanie robota - ARTIEbot.</w:t>
            </w:r>
          </w:p>
        </w:tc>
      </w:tr>
      <w:tr w:rsidR="00BD5282" w:rsidRPr="00F72368" w:rsidTr="004B0C0D">
        <w:trPr>
          <w:trHeight w:val="70"/>
        </w:trPr>
        <w:tc>
          <w:tcPr>
            <w:tcW w:w="5000" w:type="pct"/>
            <w:tcBorders>
              <w:top w:val="nil"/>
              <w:bottom w:val="single" w:sz="4" w:space="0" w:color="auto"/>
            </w:tcBorders>
          </w:tcPr>
          <w:p w:rsidR="003A51AB" w:rsidRPr="006B22DA" w:rsidRDefault="003A51AB" w:rsidP="003A0745">
            <w:pPr>
              <w:rPr>
                <w:lang w:val="en-GB"/>
              </w:rPr>
            </w:pPr>
          </w:p>
        </w:tc>
      </w:tr>
      <w:tr w:rsidR="00BD5282" w:rsidRPr="00F72368" w:rsidTr="004B0C0D">
        <w:trPr>
          <w:trHeight w:val="210"/>
        </w:trPr>
        <w:tc>
          <w:tcPr>
            <w:tcW w:w="5000" w:type="pct"/>
            <w:tcBorders>
              <w:bottom w:val="nil"/>
            </w:tcBorders>
            <w:vAlign w:val="center"/>
          </w:tcPr>
          <w:p w:rsidR="00006FF8" w:rsidRPr="002B5CAB" w:rsidRDefault="00006FF8" w:rsidP="00006FF8">
            <w:pPr>
              <w:jc w:val="center"/>
              <w:rPr>
                <w:rFonts w:cs="Arial"/>
                <w:b/>
                <w:bCs/>
                <w:szCs w:val="20"/>
                <w:lang w:val="en-GB"/>
              </w:rPr>
            </w:pPr>
            <w:r>
              <w:rPr>
                <w:rFonts w:cs="Arial"/>
                <w:b/>
                <w:bCs/>
                <w:szCs w:val="20"/>
                <w:lang w:val="en-GB"/>
              </w:rPr>
              <w:t>CZĘŚĆ GŁÓWNA</w:t>
            </w:r>
          </w:p>
          <w:p w:rsidR="00245785" w:rsidRPr="006B22DA" w:rsidRDefault="00245785" w:rsidP="00C11074">
            <w:pPr>
              <w:jc w:val="center"/>
              <w:rPr>
                <w:rFonts w:cs="Arial"/>
                <w:b/>
                <w:bCs/>
                <w:szCs w:val="20"/>
                <w:lang w:val="en-GB"/>
              </w:rPr>
            </w:pPr>
          </w:p>
          <w:p w:rsidR="00245785" w:rsidRPr="006B22DA" w:rsidRDefault="0058505D" w:rsidP="00245785">
            <w:pPr>
              <w:jc w:val="left"/>
              <w:rPr>
                <w:rFonts w:cs="Arial"/>
                <w:b/>
                <w:bCs/>
                <w:szCs w:val="20"/>
                <w:lang w:val="en-GB"/>
              </w:rPr>
            </w:pPr>
            <w:r>
              <w:rPr>
                <w:rFonts w:cs="Arial"/>
                <w:b/>
                <w:bCs/>
                <w:szCs w:val="20"/>
                <w:lang w:val="en-GB"/>
              </w:rPr>
              <w:t>Opcja</w:t>
            </w:r>
            <w:r w:rsidRPr="0058505D">
              <w:rPr>
                <w:rFonts w:cs="Arial"/>
                <w:b/>
                <w:bCs/>
                <w:szCs w:val="20"/>
                <w:lang w:val="en-GB"/>
              </w:rPr>
              <w:t xml:space="preserve"> 1a - Montaż robota Maqueen Plus V1 (zalecany dla początkujących)</w:t>
            </w:r>
          </w:p>
          <w:p w:rsidR="00245785" w:rsidRPr="006B22DA" w:rsidRDefault="00245785" w:rsidP="00245785">
            <w:pPr>
              <w:jc w:val="left"/>
              <w:rPr>
                <w:rFonts w:cs="Arial"/>
                <w:b/>
                <w:bCs/>
                <w:szCs w:val="20"/>
                <w:lang w:val="en-GB"/>
              </w:rPr>
            </w:pPr>
            <w:r w:rsidRPr="006B22DA">
              <w:rPr>
                <w:rFonts w:cs="Arial"/>
                <w:b/>
                <w:bCs/>
                <w:noProof/>
                <w:szCs w:val="20"/>
                <w:lang w:val="pl-PL" w:eastAsia="pl-PL"/>
              </w:rPr>
              <w:drawing>
                <wp:inline distT="0" distB="0" distL="0" distR="0">
                  <wp:extent cx="5643723" cy="2071992"/>
                  <wp:effectExtent l="0" t="0" r="0" b="5080"/>
                  <wp:docPr id="26" name="Picture 3" descr="Graphical user interface, diagram&#10;&#10;Description automatically generated with medium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 descr="Graphical user interface, diagram&#10;&#10;Description automatically generated with medium confidence"/>
                          <pic:cNvPicPr/>
                        </pic:nvPicPr>
                        <pic:blipFill rotWithShape="1">
                          <a:blip r:embed="rId8" cstate="print"/>
                          <a:srcRect l="5261" t="19461" r="8331" b="24140"/>
                          <a:stretch/>
                        </pic:blipFill>
                        <pic:spPr bwMode="auto">
                          <a:xfrm>
                            <a:off x="0" y="0"/>
                            <a:ext cx="5670954" cy="20819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245785" w:rsidRPr="00CA6134" w:rsidRDefault="00245785" w:rsidP="00245785">
            <w:pPr>
              <w:jc w:val="left"/>
              <w:rPr>
                <w:rFonts w:cs="Arial"/>
                <w:szCs w:val="20"/>
                <w:lang w:val="en-GB"/>
              </w:rPr>
            </w:pPr>
            <w:r w:rsidRPr="006B22DA">
              <w:rPr>
                <w:rFonts w:cs="Arial"/>
                <w:szCs w:val="20"/>
                <w:lang w:val="en-GB"/>
              </w:rPr>
              <w:t xml:space="preserve">1) </w:t>
            </w:r>
            <w:r w:rsidR="0058505D">
              <w:rPr>
                <w:rFonts w:cs="Arial"/>
                <w:szCs w:val="20"/>
                <w:lang w:val="en-GB"/>
              </w:rPr>
              <w:t>W</w:t>
            </w:r>
            <w:r w:rsidR="0058505D" w:rsidRPr="0058505D">
              <w:rPr>
                <w:rFonts w:cs="Arial"/>
                <w:szCs w:val="20"/>
                <w:lang w:val="en-GB"/>
              </w:rPr>
              <w:t>łóż baterię 18650</w:t>
            </w:r>
            <w:r w:rsidRPr="00CA6134">
              <w:rPr>
                <w:rFonts w:cs="Arial"/>
                <w:szCs w:val="20"/>
                <w:lang w:val="en-GB"/>
              </w:rPr>
              <w:tab/>
            </w:r>
            <w:r w:rsidRPr="00CA6134">
              <w:rPr>
                <w:rFonts w:cs="Arial"/>
                <w:szCs w:val="20"/>
                <w:lang w:val="en-GB"/>
              </w:rPr>
              <w:tab/>
              <w:t xml:space="preserve">2) </w:t>
            </w:r>
            <w:r w:rsidR="0058505D">
              <w:rPr>
                <w:rFonts w:cs="Arial"/>
                <w:szCs w:val="20"/>
                <w:lang w:val="en-GB"/>
              </w:rPr>
              <w:t>Zamontuj</w:t>
            </w:r>
            <w:r w:rsidR="0058505D" w:rsidRPr="0058505D">
              <w:rPr>
                <w:rFonts w:cs="Arial"/>
                <w:szCs w:val="20"/>
                <w:lang w:val="en-GB"/>
              </w:rPr>
              <w:t xml:space="preserve"> wspornik</w:t>
            </w:r>
            <w:r w:rsidRPr="00CA6134">
              <w:rPr>
                <w:rFonts w:cs="Arial"/>
                <w:szCs w:val="20"/>
                <w:lang w:val="en-GB"/>
              </w:rPr>
              <w:tab/>
            </w:r>
            <w:r w:rsidR="0058505D">
              <w:rPr>
                <w:rFonts w:cs="Arial"/>
                <w:szCs w:val="20"/>
                <w:lang w:val="en-GB"/>
              </w:rPr>
              <w:t xml:space="preserve">                    </w:t>
            </w:r>
            <w:r w:rsidRPr="00CA6134">
              <w:rPr>
                <w:rFonts w:cs="Arial"/>
                <w:szCs w:val="20"/>
                <w:lang w:val="en-GB"/>
              </w:rPr>
              <w:t xml:space="preserve">3) </w:t>
            </w:r>
            <w:r w:rsidR="0058505D">
              <w:rPr>
                <w:rFonts w:cs="Arial"/>
                <w:szCs w:val="20"/>
                <w:lang w:val="en-GB"/>
              </w:rPr>
              <w:t>P</w:t>
            </w:r>
            <w:r w:rsidR="0058505D" w:rsidRPr="0058505D">
              <w:rPr>
                <w:rFonts w:cs="Arial"/>
                <w:szCs w:val="20"/>
                <w:lang w:val="en-GB"/>
              </w:rPr>
              <w:t>rzymocuj koła</w:t>
            </w:r>
          </w:p>
          <w:p w:rsidR="00245785" w:rsidRPr="00CA6134" w:rsidRDefault="00245785" w:rsidP="00245785">
            <w:pPr>
              <w:jc w:val="left"/>
              <w:rPr>
                <w:rFonts w:cs="Arial"/>
                <w:b/>
                <w:bCs/>
                <w:szCs w:val="20"/>
                <w:lang w:val="en-GB"/>
              </w:rPr>
            </w:pPr>
          </w:p>
          <w:p w:rsidR="00245785" w:rsidRPr="00CA6134" w:rsidRDefault="00883D8C" w:rsidP="00245785">
            <w:pPr>
              <w:jc w:val="left"/>
              <w:rPr>
                <w:rFonts w:cs="Arial"/>
                <w:b/>
                <w:bCs/>
                <w:szCs w:val="20"/>
                <w:lang w:val="en-GB"/>
              </w:rPr>
            </w:pPr>
            <w:r>
              <w:rPr>
                <w:rFonts w:cs="Arial"/>
                <w:b/>
                <w:bCs/>
                <w:noProof/>
                <w:szCs w:val="20"/>
                <w:lang w:val="pl-PL" w:eastAsia="pl-PL"/>
              </w:rPr>
              <w:drawing>
                <wp:inline distT="0" distB="0" distL="0" distR="0">
                  <wp:extent cx="5561045" cy="2234228"/>
                  <wp:effectExtent l="0" t="0" r="1905" b="0"/>
                  <wp:docPr id="52" name="Picture 52" descr="A picture containing lawn mower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Picture 52" descr="A picture containing lawn mower&#10;&#10;Description automatically generated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76275" cy="22403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45785" w:rsidRPr="00CA6134" w:rsidRDefault="00245785" w:rsidP="00245785">
            <w:pPr>
              <w:jc w:val="left"/>
              <w:rPr>
                <w:rFonts w:cs="Arial"/>
                <w:szCs w:val="20"/>
                <w:lang w:val="en-GB"/>
              </w:rPr>
            </w:pPr>
          </w:p>
          <w:p w:rsidR="00276CCB" w:rsidRPr="00CA6134" w:rsidRDefault="00245785" w:rsidP="00276CCB">
            <w:pPr>
              <w:jc w:val="left"/>
              <w:rPr>
                <w:rFonts w:cs="Arial"/>
                <w:b/>
                <w:bCs/>
                <w:szCs w:val="20"/>
                <w:lang w:val="en-GB"/>
              </w:rPr>
            </w:pPr>
            <w:r w:rsidRPr="00CA6134">
              <w:rPr>
                <w:rFonts w:cs="Arial"/>
                <w:szCs w:val="20"/>
                <w:lang w:val="en-GB"/>
              </w:rPr>
              <w:t xml:space="preserve">       4) </w:t>
            </w:r>
            <w:r w:rsidR="0058505D" w:rsidRPr="0058505D">
              <w:rPr>
                <w:rFonts w:cs="Arial"/>
                <w:szCs w:val="20"/>
                <w:lang w:val="en-GB"/>
              </w:rPr>
              <w:t>Zamontuj kamerę HuskyLens</w:t>
            </w:r>
            <w:r w:rsidRPr="00CA6134">
              <w:rPr>
                <w:rFonts w:cs="Arial"/>
                <w:szCs w:val="20"/>
                <w:lang w:val="en-GB"/>
              </w:rPr>
              <w:tab/>
            </w:r>
            <w:r w:rsidRPr="00CA6134">
              <w:rPr>
                <w:rFonts w:cs="Arial"/>
                <w:szCs w:val="20"/>
                <w:lang w:val="en-GB"/>
              </w:rPr>
              <w:tab/>
              <w:t xml:space="preserve">                          5) </w:t>
            </w:r>
            <w:r w:rsidR="0058505D" w:rsidRPr="0058505D">
              <w:rPr>
                <w:rFonts w:cs="Arial"/>
                <w:szCs w:val="20"/>
                <w:lang w:val="en-GB"/>
              </w:rPr>
              <w:t>Umieść płytkę micro:bit w gnieździe</w:t>
            </w:r>
            <w:r w:rsidR="00883D8C">
              <w:rPr>
                <w:rFonts w:cs="Arial"/>
                <w:b/>
                <w:bCs/>
                <w:noProof/>
                <w:szCs w:val="20"/>
                <w:lang w:val="pl-PL" w:eastAsia="pl-PL"/>
              </w:rPr>
              <w:lastRenderedPageBreak/>
              <w:drawing>
                <wp:inline distT="0" distB="0" distL="0" distR="0">
                  <wp:extent cx="5071187" cy="3378182"/>
                  <wp:effectExtent l="0" t="0" r="0" b="0"/>
                  <wp:docPr id="34" name="Picture 34" descr="A close-up of a computer chip&#10;&#10;Description automatically generated with low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Picture 34" descr="A close-up of a computer chip&#10;&#10;Description automatically generated with low confidence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96210" cy="3394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76CCB" w:rsidRPr="00CA6134" w:rsidRDefault="00276CCB" w:rsidP="00276CCB">
            <w:pPr>
              <w:jc w:val="left"/>
              <w:rPr>
                <w:rFonts w:cs="Arial"/>
                <w:b/>
                <w:bCs/>
                <w:szCs w:val="20"/>
                <w:lang w:val="en-GB"/>
              </w:rPr>
            </w:pPr>
          </w:p>
          <w:p w:rsidR="0058505D" w:rsidRPr="0058505D" w:rsidRDefault="00276CCB" w:rsidP="0058505D">
            <w:pPr>
              <w:jc w:val="left"/>
              <w:rPr>
                <w:rFonts w:cs="Arial"/>
                <w:szCs w:val="20"/>
                <w:lang w:val="en-GB"/>
              </w:rPr>
            </w:pPr>
            <w:r w:rsidRPr="00CA6134">
              <w:rPr>
                <w:rFonts w:cs="Arial"/>
                <w:szCs w:val="20"/>
                <w:lang w:val="en-GB"/>
              </w:rPr>
              <w:t xml:space="preserve">6) </w:t>
            </w:r>
            <w:r w:rsidR="0058505D" w:rsidRPr="0058505D">
              <w:rPr>
                <w:rFonts w:cs="Arial"/>
                <w:szCs w:val="20"/>
                <w:lang w:val="en-GB"/>
              </w:rPr>
              <w:t>Połącz płytę Maqueen Plus z kamerą HuskyLens</w:t>
            </w:r>
          </w:p>
          <w:p w:rsidR="0058505D" w:rsidRPr="0058505D" w:rsidRDefault="0058505D" w:rsidP="0058505D">
            <w:pPr>
              <w:jc w:val="left"/>
              <w:rPr>
                <w:rFonts w:cs="Arial"/>
                <w:szCs w:val="20"/>
                <w:lang w:val="en-GB"/>
              </w:rPr>
            </w:pPr>
          </w:p>
          <w:p w:rsidR="0058505D" w:rsidRPr="00CA6134" w:rsidRDefault="0058505D" w:rsidP="0058505D">
            <w:pPr>
              <w:jc w:val="left"/>
              <w:rPr>
                <w:rFonts w:cs="Arial"/>
                <w:szCs w:val="20"/>
                <w:lang w:val="en-GB"/>
              </w:rPr>
            </w:pPr>
            <w:r w:rsidRPr="0058505D">
              <w:rPr>
                <w:rFonts w:cs="Arial"/>
                <w:szCs w:val="20"/>
                <w:lang w:val="en-GB"/>
              </w:rPr>
              <w:t>Do ładowania akumulatora 18650 użyj mikrozłącza USB (port ładowania) z tyłu robota:</w:t>
            </w:r>
          </w:p>
          <w:p w:rsidR="00276CCB" w:rsidRPr="00CA6134" w:rsidRDefault="005D42A4" w:rsidP="00276CCB">
            <w:pPr>
              <w:jc w:val="left"/>
              <w:rPr>
                <w:rFonts w:cs="Arial"/>
                <w:szCs w:val="20"/>
                <w:lang w:val="en-GB"/>
              </w:rPr>
            </w:pPr>
            <w:r>
              <w:rPr>
                <w:rFonts w:cs="Arial"/>
                <w:noProof/>
                <w:szCs w:val="20"/>
                <w:lang w:val="pl-PL" w:eastAsia="pl-PL"/>
              </w:rPr>
              <w:drawing>
                <wp:inline distT="0" distB="0" distL="0" distR="0">
                  <wp:extent cx="3251718" cy="1456641"/>
                  <wp:effectExtent l="0" t="0" r="6350" b="0"/>
                  <wp:docPr id="56" name="Picture 56" descr="A picture containing diagram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Picture 56" descr="A picture containing diagram&#10;&#10;Description automatically generated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85223" cy="1471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8505D" w:rsidRDefault="0058505D" w:rsidP="00245785">
            <w:pPr>
              <w:jc w:val="left"/>
              <w:rPr>
                <w:rFonts w:cs="Arial"/>
                <w:szCs w:val="20"/>
                <w:lang w:val="en-GB"/>
              </w:rPr>
            </w:pPr>
            <w:r w:rsidRPr="0058505D">
              <w:rPr>
                <w:rFonts w:cs="Arial"/>
                <w:szCs w:val="20"/>
                <w:lang w:val="en-GB"/>
              </w:rPr>
              <w:t>Gdy bateria jest w pełni naładowana, wszystkie diody LED będą się świeciły. Diody LED będą stopniowo gasły w miarę spadania poziomu naładowania baterii. Jeśli wszystkie światła zgasną, oznacza to, że bateria musi zostać ponownie naładowana. Aby to zrobić, użyj ładowarki do telefonu i podłącz ją do portu ładowania.</w:t>
            </w:r>
          </w:p>
          <w:p w:rsidR="0058505D" w:rsidRDefault="0058505D" w:rsidP="00245785">
            <w:pPr>
              <w:jc w:val="left"/>
              <w:rPr>
                <w:rFonts w:cs="Arial"/>
                <w:szCs w:val="20"/>
                <w:lang w:val="en-GB"/>
              </w:rPr>
            </w:pPr>
          </w:p>
          <w:p w:rsidR="00B4131E" w:rsidRDefault="0058505D" w:rsidP="00B4131E">
            <w:pPr>
              <w:jc w:val="left"/>
              <w:rPr>
                <w:rFonts w:cs="Arial"/>
                <w:b/>
                <w:bCs/>
                <w:szCs w:val="20"/>
                <w:lang w:val="en-GB"/>
              </w:rPr>
            </w:pPr>
            <w:r w:rsidRPr="0058505D">
              <w:rPr>
                <w:rFonts w:cs="Arial"/>
                <w:b/>
                <w:bCs/>
                <w:szCs w:val="20"/>
                <w:lang w:val="en-GB"/>
              </w:rPr>
              <w:t>Proszę pamiętać, że port ładowania jest przeznaczony tylko do ładowania. Do programowania robota Maqueen Plus użyj złącza USB typu Micro na płytce mikrokontrolera micro:bit.</w:t>
            </w:r>
          </w:p>
          <w:p w:rsidR="0058505D" w:rsidRDefault="0058505D" w:rsidP="00B4131E">
            <w:pPr>
              <w:jc w:val="left"/>
              <w:rPr>
                <w:rFonts w:cs="Arial"/>
                <w:b/>
                <w:bCs/>
                <w:szCs w:val="20"/>
                <w:lang w:val="en-GB"/>
              </w:rPr>
            </w:pPr>
          </w:p>
          <w:p w:rsidR="0058505D" w:rsidRDefault="0058505D" w:rsidP="00245785">
            <w:pPr>
              <w:jc w:val="left"/>
              <w:rPr>
                <w:rFonts w:cs="Arial"/>
                <w:b/>
                <w:bCs/>
                <w:szCs w:val="20"/>
                <w:lang w:val="en-GB"/>
              </w:rPr>
            </w:pPr>
            <w:r>
              <w:rPr>
                <w:rFonts w:cs="Arial"/>
                <w:b/>
                <w:bCs/>
                <w:szCs w:val="20"/>
                <w:lang w:val="en-GB"/>
              </w:rPr>
              <w:t>Opcja</w:t>
            </w:r>
            <w:r w:rsidRPr="0058505D">
              <w:rPr>
                <w:rFonts w:cs="Arial"/>
                <w:b/>
                <w:bCs/>
                <w:szCs w:val="20"/>
                <w:lang w:val="en-GB"/>
              </w:rPr>
              <w:t xml:space="preserve"> 1b - Montaż robota Maqueen Plus V2 (zalecany również dla początkujących)</w:t>
            </w:r>
          </w:p>
          <w:p w:rsidR="0058505D" w:rsidRPr="0058505D" w:rsidRDefault="0058505D" w:rsidP="00D10869">
            <w:pPr>
              <w:numPr>
                <w:ilvl w:val="0"/>
                <w:numId w:val="28"/>
              </w:numPr>
              <w:tabs>
                <w:tab w:val="num" w:pos="720"/>
              </w:tabs>
              <w:jc w:val="left"/>
              <w:rPr>
                <w:rFonts w:cs="Arial"/>
                <w:szCs w:val="20"/>
              </w:rPr>
            </w:pPr>
            <w:r w:rsidRPr="0058505D">
              <w:rPr>
                <w:rFonts w:cs="Arial"/>
                <w:szCs w:val="20"/>
                <w:lang w:val="en-GB"/>
              </w:rPr>
              <w:t>Robot</w:t>
            </w:r>
            <w:r>
              <w:rPr>
                <w:rFonts w:cs="Arial"/>
                <w:szCs w:val="20"/>
                <w:lang w:val="en-GB"/>
              </w:rPr>
              <w:t xml:space="preserve"> Maqueen plus V2 jest dostępn</w:t>
            </w:r>
            <w:r w:rsidRPr="0058505D">
              <w:rPr>
                <w:rFonts w:cs="Arial"/>
                <w:szCs w:val="20"/>
                <w:lang w:val="en-GB"/>
              </w:rPr>
              <w:t xml:space="preserve">y w postaci wstępnie zmontowanej i wystarczy zamontować na nim kamerę HuskyLens </w:t>
            </w:r>
          </w:p>
          <w:p w:rsidR="0058505D" w:rsidRDefault="0058505D" w:rsidP="0058505D">
            <w:pPr>
              <w:tabs>
                <w:tab w:val="num" w:pos="720"/>
              </w:tabs>
              <w:ind w:left="360"/>
              <w:jc w:val="left"/>
              <w:rPr>
                <w:rFonts w:cs="Arial"/>
                <w:szCs w:val="20"/>
              </w:rPr>
            </w:pPr>
          </w:p>
          <w:p w:rsidR="00D10869" w:rsidRPr="0058505D" w:rsidRDefault="0058505D" w:rsidP="0058505D">
            <w:pPr>
              <w:tabs>
                <w:tab w:val="num" w:pos="720"/>
              </w:tabs>
              <w:ind w:left="360"/>
              <w:jc w:val="left"/>
              <w:rPr>
                <w:rFonts w:cs="Arial"/>
                <w:szCs w:val="20"/>
              </w:rPr>
            </w:pPr>
            <w:r w:rsidRPr="0058505D">
              <w:rPr>
                <w:rFonts w:cs="Arial"/>
                <w:szCs w:val="20"/>
                <w:lang w:val="en-GB"/>
              </w:rPr>
              <w:t>1. Zainstaluj dwa miedziane słupki dostarczone wraz z produktem w pozycji pokazanej na rysunku</w:t>
            </w:r>
            <w:r w:rsidR="00D10869" w:rsidRPr="0058505D">
              <w:rPr>
                <w:rFonts w:cs="Arial"/>
                <w:szCs w:val="20"/>
              </w:rPr>
              <w:t>.</w:t>
            </w:r>
          </w:p>
          <w:p w:rsidR="00D10869" w:rsidRDefault="00D10869" w:rsidP="00D10869">
            <w:pPr>
              <w:jc w:val="left"/>
              <w:rPr>
                <w:rFonts w:cs="Arial"/>
                <w:b/>
                <w:bCs/>
                <w:szCs w:val="20"/>
              </w:rPr>
            </w:pPr>
            <w:r w:rsidRPr="00D10869">
              <w:rPr>
                <w:rFonts w:cs="Arial"/>
                <w:b/>
                <w:bCs/>
                <w:noProof/>
                <w:szCs w:val="20"/>
                <w:lang w:val="pl-PL" w:eastAsia="pl-PL"/>
              </w:rPr>
              <w:lastRenderedPageBreak/>
              <w:drawing>
                <wp:inline distT="0" distB="0" distL="0" distR="0">
                  <wp:extent cx="3610947" cy="2121581"/>
                  <wp:effectExtent l="0" t="0" r="8890" b="0"/>
                  <wp:docPr id="66" name="Picture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44824" cy="21414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10869" w:rsidRPr="00D10869" w:rsidRDefault="00D10869" w:rsidP="00D10869">
            <w:pPr>
              <w:jc w:val="left"/>
              <w:rPr>
                <w:rFonts w:cs="Arial"/>
                <w:b/>
                <w:bCs/>
                <w:szCs w:val="20"/>
              </w:rPr>
            </w:pPr>
          </w:p>
          <w:p w:rsidR="0058505D" w:rsidRDefault="0058505D" w:rsidP="0058505D">
            <w:pPr>
              <w:tabs>
                <w:tab w:val="num" w:pos="720"/>
              </w:tabs>
              <w:ind w:left="360"/>
              <w:jc w:val="left"/>
              <w:rPr>
                <w:rFonts w:cs="Arial"/>
                <w:szCs w:val="20"/>
              </w:rPr>
            </w:pPr>
            <w:r w:rsidRPr="0058505D">
              <w:rPr>
                <w:rFonts w:cs="Arial"/>
                <w:szCs w:val="20"/>
              </w:rPr>
              <w:t>2. Zamocuj uchwyt w kształcie łuku (uchwyt i śruby montażowe są dostarczane wraz z produktem HuskyLens) na kolumnie miedzianej za pomocą śrub.</w:t>
            </w:r>
          </w:p>
          <w:p w:rsidR="00D10869" w:rsidRPr="00D10869" w:rsidRDefault="00D10869" w:rsidP="00D10869">
            <w:pPr>
              <w:ind w:left="360"/>
              <w:jc w:val="left"/>
              <w:rPr>
                <w:rFonts w:cs="Arial"/>
                <w:szCs w:val="20"/>
              </w:rPr>
            </w:pPr>
          </w:p>
          <w:p w:rsidR="00D10869" w:rsidRDefault="00D10869" w:rsidP="00D10869">
            <w:pPr>
              <w:jc w:val="left"/>
              <w:rPr>
                <w:rFonts w:cs="Arial"/>
                <w:b/>
                <w:bCs/>
                <w:szCs w:val="20"/>
              </w:rPr>
            </w:pPr>
            <w:r w:rsidRPr="00D10869">
              <w:rPr>
                <w:rFonts w:cs="Arial"/>
                <w:b/>
                <w:bCs/>
                <w:noProof/>
                <w:szCs w:val="20"/>
                <w:lang w:val="pl-PL" w:eastAsia="pl-PL"/>
              </w:rPr>
              <w:drawing>
                <wp:inline distT="0" distB="0" distL="0" distR="0">
                  <wp:extent cx="3610610" cy="3474466"/>
                  <wp:effectExtent l="0" t="0" r="8890" b="0"/>
                  <wp:docPr id="65" name="Picture 65" descr="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4758" cy="34977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10869" w:rsidRPr="00D10869" w:rsidRDefault="00D10869" w:rsidP="00D10869">
            <w:pPr>
              <w:jc w:val="left"/>
              <w:rPr>
                <w:rFonts w:cs="Arial"/>
                <w:b/>
                <w:bCs/>
                <w:szCs w:val="20"/>
              </w:rPr>
            </w:pPr>
          </w:p>
          <w:p w:rsidR="00D10869" w:rsidRDefault="0016171C" w:rsidP="00D10869">
            <w:pPr>
              <w:jc w:val="left"/>
              <w:rPr>
                <w:rFonts w:cs="Arial"/>
                <w:b/>
                <w:bCs/>
                <w:szCs w:val="20"/>
              </w:rPr>
            </w:pPr>
            <w:r w:rsidRPr="0016171C">
              <w:rPr>
                <w:rFonts w:cs="Arial"/>
                <w:szCs w:val="20"/>
              </w:rPr>
              <w:t>3. Zamontuj drugi uchwyt (uchwyt i śruby montażowe są dostarczane wraz z produktem HuskyLens).</w:t>
            </w:r>
            <w:r w:rsidR="00D10869" w:rsidRPr="00D10869">
              <w:rPr>
                <w:rFonts w:cs="Arial"/>
                <w:b/>
                <w:bCs/>
                <w:noProof/>
                <w:szCs w:val="20"/>
                <w:lang w:val="pl-PL" w:eastAsia="pl-PL"/>
              </w:rPr>
              <w:lastRenderedPageBreak/>
              <w:drawing>
                <wp:inline distT="0" distB="0" distL="0" distR="0">
                  <wp:extent cx="3564294" cy="2409730"/>
                  <wp:effectExtent l="0" t="0" r="0" b="0"/>
                  <wp:docPr id="64" name="Picture 64" descr="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78427" cy="2419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10869" w:rsidRPr="00D10869" w:rsidRDefault="00D10869" w:rsidP="00D10869">
            <w:pPr>
              <w:jc w:val="left"/>
              <w:rPr>
                <w:rFonts w:cs="Arial"/>
                <w:b/>
                <w:bCs/>
                <w:szCs w:val="20"/>
              </w:rPr>
            </w:pPr>
          </w:p>
          <w:p w:rsidR="00D10869" w:rsidRPr="00D10869" w:rsidRDefault="0016171C" w:rsidP="00D10869">
            <w:pPr>
              <w:ind w:left="360"/>
              <w:jc w:val="left"/>
              <w:rPr>
                <w:rFonts w:cs="Arial"/>
                <w:szCs w:val="20"/>
              </w:rPr>
            </w:pPr>
            <w:r w:rsidRPr="0016171C">
              <w:rPr>
                <w:rFonts w:cs="Arial"/>
                <w:szCs w:val="20"/>
              </w:rPr>
              <w:t>4. Zainstaluj kamerę HuskyLens AI</w:t>
            </w:r>
          </w:p>
          <w:p w:rsidR="00D10869" w:rsidRDefault="00D10869" w:rsidP="00D10869">
            <w:pPr>
              <w:jc w:val="left"/>
              <w:rPr>
                <w:rFonts w:cs="Arial"/>
                <w:b/>
                <w:bCs/>
                <w:szCs w:val="20"/>
              </w:rPr>
            </w:pPr>
            <w:r w:rsidRPr="00D10869">
              <w:rPr>
                <w:rFonts w:cs="Arial"/>
                <w:b/>
                <w:bCs/>
                <w:noProof/>
                <w:szCs w:val="20"/>
                <w:lang w:val="pl-PL" w:eastAsia="pl-PL"/>
              </w:rPr>
              <w:drawing>
                <wp:inline distT="0" distB="0" distL="0" distR="0">
                  <wp:extent cx="3610947" cy="3660313"/>
                  <wp:effectExtent l="0" t="0" r="8890" b="0"/>
                  <wp:docPr id="63" name="Picture 63" descr="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26905" cy="36764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10869" w:rsidRPr="00D10869" w:rsidRDefault="00D10869" w:rsidP="00D10869">
            <w:pPr>
              <w:jc w:val="left"/>
              <w:rPr>
                <w:rFonts w:cs="Arial"/>
                <w:b/>
                <w:bCs/>
                <w:szCs w:val="20"/>
              </w:rPr>
            </w:pPr>
          </w:p>
          <w:p w:rsidR="00D10869" w:rsidRPr="00D10869" w:rsidRDefault="0016171C" w:rsidP="00D10869">
            <w:pPr>
              <w:jc w:val="left"/>
              <w:rPr>
                <w:rFonts w:cs="Arial"/>
                <w:b/>
                <w:bCs/>
                <w:szCs w:val="20"/>
              </w:rPr>
            </w:pPr>
            <w:r w:rsidRPr="0016171C">
              <w:rPr>
                <w:rFonts w:cs="Arial"/>
                <w:szCs w:val="20"/>
              </w:rPr>
              <w:t>5. Podłącz złącze kamery AI</w:t>
            </w:r>
            <w:r w:rsidR="00D10869" w:rsidRPr="00D10869">
              <w:rPr>
                <w:rFonts w:cs="Arial"/>
                <w:b/>
                <w:bCs/>
                <w:noProof/>
                <w:szCs w:val="20"/>
                <w:lang w:val="pl-PL" w:eastAsia="pl-PL"/>
              </w:rPr>
              <w:drawing>
                <wp:inline distT="0" distB="0" distL="0" distR="0">
                  <wp:extent cx="4996543" cy="1455994"/>
                  <wp:effectExtent l="0" t="0" r="0" b="0"/>
                  <wp:docPr id="62" name="Picture 62" descr="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07532" cy="14591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10869" w:rsidRPr="00D10869" w:rsidRDefault="0016171C" w:rsidP="00D10869">
            <w:pPr>
              <w:ind w:left="360"/>
              <w:jc w:val="left"/>
              <w:rPr>
                <w:rFonts w:cs="Arial"/>
                <w:szCs w:val="20"/>
              </w:rPr>
            </w:pPr>
            <w:r w:rsidRPr="0016171C">
              <w:rPr>
                <w:rFonts w:cs="Arial"/>
                <w:szCs w:val="20"/>
              </w:rPr>
              <w:t>6. Instalacja zakończona.</w:t>
            </w:r>
          </w:p>
          <w:p w:rsidR="0090141B" w:rsidRPr="00CA6134" w:rsidRDefault="00D10869" w:rsidP="00D10869">
            <w:pPr>
              <w:jc w:val="left"/>
              <w:rPr>
                <w:rFonts w:cs="Arial"/>
                <w:b/>
                <w:bCs/>
                <w:szCs w:val="20"/>
                <w:lang w:val="en-GB"/>
              </w:rPr>
            </w:pPr>
            <w:r w:rsidRPr="00D10869">
              <w:rPr>
                <w:rFonts w:cs="Arial"/>
                <w:b/>
                <w:bCs/>
                <w:noProof/>
                <w:szCs w:val="20"/>
                <w:lang w:val="pl-PL" w:eastAsia="pl-PL"/>
              </w:rPr>
              <w:lastRenderedPageBreak/>
              <w:drawing>
                <wp:inline distT="0" distB="0" distL="0" distR="0">
                  <wp:extent cx="3632426" cy="4613988"/>
                  <wp:effectExtent l="0" t="0" r="6350" b="0"/>
                  <wp:docPr id="61" name="Picture 61" descr="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54143" cy="46415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3261E" w:rsidRDefault="00D3261E" w:rsidP="00245785">
            <w:pPr>
              <w:jc w:val="left"/>
              <w:rPr>
                <w:rFonts w:cs="Arial"/>
                <w:b/>
                <w:bCs/>
                <w:szCs w:val="20"/>
                <w:lang w:val="en-GB"/>
              </w:rPr>
            </w:pPr>
          </w:p>
          <w:p w:rsidR="00D3261E" w:rsidRDefault="00D3261E" w:rsidP="00245785">
            <w:pPr>
              <w:jc w:val="left"/>
              <w:rPr>
                <w:rFonts w:cs="Arial"/>
                <w:b/>
                <w:bCs/>
                <w:szCs w:val="20"/>
                <w:lang w:val="en-GB"/>
              </w:rPr>
            </w:pPr>
          </w:p>
          <w:p w:rsidR="0016171C" w:rsidRPr="0016171C" w:rsidRDefault="0016171C" w:rsidP="0016171C">
            <w:pPr>
              <w:jc w:val="left"/>
              <w:rPr>
                <w:rFonts w:cs="Arial"/>
                <w:b/>
                <w:bCs/>
                <w:szCs w:val="20"/>
                <w:lang w:val="en-GB"/>
              </w:rPr>
            </w:pPr>
            <w:r w:rsidRPr="0016171C">
              <w:rPr>
                <w:rFonts w:cs="Arial"/>
                <w:b/>
                <w:bCs/>
                <w:szCs w:val="20"/>
                <w:lang w:val="en-GB"/>
              </w:rPr>
              <w:t>Opcja 2 - Montaż robota Arduino (tylko dla doświadczonych użytkowników DIY)</w:t>
            </w:r>
          </w:p>
          <w:p w:rsidR="0016171C" w:rsidRPr="0016171C" w:rsidRDefault="0016171C" w:rsidP="0016171C">
            <w:pPr>
              <w:jc w:val="left"/>
              <w:rPr>
                <w:rFonts w:cs="Arial"/>
                <w:b/>
                <w:bCs/>
                <w:szCs w:val="20"/>
                <w:lang w:val="en-GB"/>
              </w:rPr>
            </w:pPr>
          </w:p>
          <w:p w:rsidR="00677FE2" w:rsidRPr="00CA6134" w:rsidRDefault="0016171C" w:rsidP="0016171C">
            <w:pPr>
              <w:rPr>
                <w:rFonts w:cs="Arial"/>
                <w:b/>
                <w:bCs/>
                <w:szCs w:val="20"/>
                <w:lang w:val="en-GB"/>
              </w:rPr>
            </w:pPr>
            <w:r w:rsidRPr="0016171C">
              <w:rPr>
                <w:rFonts w:cs="Arial"/>
                <w:b/>
                <w:bCs/>
                <w:szCs w:val="20"/>
                <w:lang w:val="en-GB"/>
              </w:rPr>
              <w:t>Zestawienie materiałów (BOM)</w:t>
            </w:r>
          </w:p>
          <w:p w:rsidR="0016171C" w:rsidRDefault="00F646D4" w:rsidP="00F646D4">
            <w:pPr>
              <w:ind w:left="720"/>
              <w:rPr>
                <w:rFonts w:cs="Arial"/>
                <w:szCs w:val="20"/>
                <w:lang w:val="en-GB"/>
              </w:rPr>
            </w:pPr>
            <w:r w:rsidRPr="00CA6134">
              <w:rPr>
                <w:rFonts w:cs="Arial"/>
                <w:szCs w:val="20"/>
                <w:lang w:val="en-GB"/>
              </w:rPr>
              <w:t xml:space="preserve">1 x </w:t>
            </w:r>
            <w:r w:rsidR="0016171C" w:rsidRPr="0016171C">
              <w:rPr>
                <w:rFonts w:cs="Arial"/>
                <w:szCs w:val="20"/>
                <w:lang w:val="en-GB"/>
              </w:rPr>
              <w:t>Inteligentny zestaw robota samochodowego dla Arduino</w:t>
            </w:r>
          </w:p>
          <w:p w:rsidR="00F646D4" w:rsidRPr="00CA6134" w:rsidRDefault="00A57E80" w:rsidP="00F646D4">
            <w:pPr>
              <w:ind w:left="720"/>
              <w:rPr>
                <w:rFonts w:cs="Arial"/>
                <w:szCs w:val="20"/>
                <w:lang w:val="en-GB"/>
              </w:rPr>
            </w:pPr>
            <w:hyperlink r:id="rId18" w:history="1">
              <w:r w:rsidR="00F646D4" w:rsidRPr="00CA6134">
                <w:rPr>
                  <w:rStyle w:val="Hipercze"/>
                  <w:rFonts w:cs="Arial"/>
                  <w:szCs w:val="20"/>
                  <w:lang w:val="en-GB"/>
                </w:rPr>
                <w:t>https://botland.store/chassis-for-robots/7283-chassis-rectangle-2wd-2-wheel-robot-chassis-with-dc-motor-drive-5904422335649.html</w:t>
              </w:r>
            </w:hyperlink>
          </w:p>
          <w:p w:rsidR="00F646D4" w:rsidRPr="00CA6134" w:rsidRDefault="00F646D4" w:rsidP="00F646D4">
            <w:pPr>
              <w:pStyle w:val="Akapitzlist"/>
              <w:numPr>
                <w:ilvl w:val="0"/>
                <w:numId w:val="2"/>
              </w:numPr>
              <w:rPr>
                <w:rFonts w:cs="Arial"/>
                <w:szCs w:val="20"/>
                <w:lang w:val="en-GB"/>
              </w:rPr>
            </w:pPr>
            <w:r w:rsidRPr="00CA6134">
              <w:rPr>
                <w:rFonts w:cs="Arial"/>
                <w:szCs w:val="20"/>
                <w:lang w:val="en-GB"/>
              </w:rPr>
              <w:t xml:space="preserve">1 x </w:t>
            </w:r>
            <w:r w:rsidR="0016171C">
              <w:rPr>
                <w:rFonts w:cs="Arial"/>
                <w:szCs w:val="20"/>
                <w:lang w:val="en-GB"/>
              </w:rPr>
              <w:t>Zestaw przewodów mostkujących</w:t>
            </w:r>
          </w:p>
          <w:p w:rsidR="00F646D4" w:rsidRPr="00CA6134" w:rsidRDefault="00A57E80" w:rsidP="00F646D4">
            <w:pPr>
              <w:pStyle w:val="Akapitzlist"/>
              <w:rPr>
                <w:rFonts w:cs="Arial"/>
                <w:szCs w:val="20"/>
                <w:lang w:val="en-GB"/>
              </w:rPr>
            </w:pPr>
            <w:hyperlink r:id="rId19" w:history="1">
              <w:r w:rsidR="00F646D4" w:rsidRPr="00CA6134">
                <w:rPr>
                  <w:rStyle w:val="Hipercze"/>
                  <w:rFonts w:cs="Arial"/>
                  <w:szCs w:val="20"/>
                  <w:lang w:val="en-GB"/>
                </w:rPr>
                <w:t>https://botland.store/various-wires/1022-connecting-cables-male-male-65pcs.html</w:t>
              </w:r>
            </w:hyperlink>
          </w:p>
          <w:p w:rsidR="00F646D4" w:rsidRPr="00CA6134" w:rsidRDefault="00F646D4" w:rsidP="00F646D4">
            <w:pPr>
              <w:pStyle w:val="Akapitzlist"/>
              <w:numPr>
                <w:ilvl w:val="0"/>
                <w:numId w:val="2"/>
              </w:numPr>
              <w:rPr>
                <w:rFonts w:cs="Arial"/>
                <w:szCs w:val="20"/>
                <w:lang w:val="en-GB"/>
              </w:rPr>
            </w:pPr>
            <w:r w:rsidRPr="00CA6134">
              <w:rPr>
                <w:rFonts w:cs="Arial"/>
                <w:szCs w:val="20"/>
                <w:lang w:val="en-GB"/>
              </w:rPr>
              <w:t xml:space="preserve">1 x </w:t>
            </w:r>
            <w:r w:rsidR="0016171C" w:rsidRPr="0016171C">
              <w:rPr>
                <w:rFonts w:cs="Arial"/>
                <w:szCs w:val="20"/>
                <w:lang w:val="en-GB"/>
              </w:rPr>
              <w:t>Dodatkowy uchwyt na baterie (4 x AA)</w:t>
            </w:r>
          </w:p>
          <w:p w:rsidR="00F646D4" w:rsidRPr="00CA6134" w:rsidRDefault="00A57E80" w:rsidP="00F646D4">
            <w:pPr>
              <w:pStyle w:val="Akapitzlist"/>
              <w:rPr>
                <w:rFonts w:cs="Arial"/>
                <w:szCs w:val="20"/>
                <w:lang w:val="en-GB"/>
              </w:rPr>
            </w:pPr>
            <w:hyperlink r:id="rId20" w:history="1">
              <w:r w:rsidR="00F646D4" w:rsidRPr="00CA6134">
                <w:rPr>
                  <w:rStyle w:val="Hipercze"/>
                  <w:rFonts w:cs="Arial"/>
                  <w:szCs w:val="20"/>
                  <w:lang w:val="en-GB"/>
                </w:rPr>
                <w:t>https://botland.store/battery-holders/173-battery-holder-4-x-aa-r6-5904422329389.html</w:t>
              </w:r>
            </w:hyperlink>
          </w:p>
          <w:p w:rsidR="00F646D4" w:rsidRPr="00CA6134" w:rsidRDefault="0016171C" w:rsidP="00F646D4">
            <w:pPr>
              <w:pStyle w:val="Akapitzlist"/>
              <w:numPr>
                <w:ilvl w:val="0"/>
                <w:numId w:val="2"/>
              </w:numPr>
              <w:rPr>
                <w:rFonts w:cs="Arial"/>
                <w:szCs w:val="20"/>
                <w:lang w:val="en-GB"/>
              </w:rPr>
            </w:pPr>
            <w:r w:rsidRPr="0016171C">
              <w:rPr>
                <w:rFonts w:cs="Arial"/>
                <w:szCs w:val="20"/>
                <w:lang w:val="en-GB"/>
              </w:rPr>
              <w:t>Różne śruby i nakrętki</w:t>
            </w:r>
          </w:p>
          <w:p w:rsidR="00F646D4" w:rsidRPr="00CA6134" w:rsidRDefault="00A57E80" w:rsidP="00F646D4">
            <w:pPr>
              <w:pStyle w:val="Akapitzlist"/>
              <w:rPr>
                <w:rFonts w:cs="Arial"/>
                <w:szCs w:val="20"/>
                <w:lang w:val="en-GB"/>
              </w:rPr>
            </w:pPr>
            <w:hyperlink r:id="rId21" w:history="1">
              <w:r w:rsidR="00F646D4" w:rsidRPr="00CA6134">
                <w:rPr>
                  <w:rStyle w:val="Hipercze"/>
                  <w:rFonts w:cs="Arial"/>
                  <w:szCs w:val="20"/>
                  <w:lang w:val="en-GB"/>
                </w:rPr>
                <w:t>https://botland.store/screws-and-nuts/637-screws-nuts-and-washers-set-330pcs-5410329304478.html</w:t>
              </w:r>
            </w:hyperlink>
          </w:p>
          <w:p w:rsidR="00F646D4" w:rsidRPr="00CA6134" w:rsidRDefault="00BD023A" w:rsidP="00F646D4">
            <w:pPr>
              <w:pStyle w:val="Akapitzlist"/>
              <w:numPr>
                <w:ilvl w:val="0"/>
                <w:numId w:val="2"/>
              </w:numPr>
              <w:rPr>
                <w:rFonts w:cs="Arial"/>
                <w:szCs w:val="20"/>
                <w:lang w:val="en-GB"/>
              </w:rPr>
            </w:pPr>
            <w:r w:rsidRPr="00CA6134">
              <w:rPr>
                <w:rFonts w:cs="Arial"/>
                <w:szCs w:val="20"/>
                <w:lang w:val="en-GB"/>
              </w:rPr>
              <w:t xml:space="preserve">1 x </w:t>
            </w:r>
            <w:r w:rsidR="0016171C">
              <w:rPr>
                <w:rFonts w:cs="Arial"/>
                <w:szCs w:val="20"/>
                <w:lang w:val="en-GB"/>
              </w:rPr>
              <w:t>Arduino UNO (oryginał lub kopia</w:t>
            </w:r>
            <w:r w:rsidR="0016171C" w:rsidRPr="0016171C">
              <w:rPr>
                <w:rFonts w:cs="Arial"/>
                <w:szCs w:val="20"/>
                <w:lang w:val="en-GB"/>
              </w:rPr>
              <w:t>)</w:t>
            </w:r>
          </w:p>
          <w:p w:rsidR="00BD023A" w:rsidRPr="00CA6134" w:rsidRDefault="00BD023A" w:rsidP="00BD023A">
            <w:pPr>
              <w:pStyle w:val="Akapitzlist"/>
              <w:rPr>
                <w:rFonts w:cs="Arial"/>
                <w:szCs w:val="20"/>
                <w:lang w:val="en-GB"/>
              </w:rPr>
            </w:pPr>
            <w:r w:rsidRPr="00CA6134">
              <w:rPr>
                <w:rFonts w:cs="Arial"/>
                <w:szCs w:val="20"/>
                <w:lang w:val="en-GB"/>
              </w:rPr>
              <w:t>-</w:t>
            </w:r>
            <w:hyperlink r:id="rId22" w:history="1">
              <w:r w:rsidRPr="00CA6134">
                <w:rPr>
                  <w:rStyle w:val="Hipercze"/>
                  <w:rFonts w:cs="Arial"/>
                  <w:szCs w:val="20"/>
                  <w:lang w:val="en-GB"/>
                </w:rPr>
                <w:t>https://store.arduino.cc/collections/boards/products/arduino-uno-rev3</w:t>
              </w:r>
            </w:hyperlink>
            <w:r w:rsidRPr="00CA6134">
              <w:rPr>
                <w:rFonts w:cs="Arial"/>
                <w:szCs w:val="20"/>
                <w:lang w:val="en-GB"/>
              </w:rPr>
              <w:br/>
              <w:t>-</w:t>
            </w:r>
            <w:hyperlink r:id="rId23" w:history="1">
              <w:r w:rsidRPr="00CA6134">
                <w:rPr>
                  <w:rStyle w:val="Hipercze"/>
                  <w:rFonts w:cs="Arial"/>
                  <w:szCs w:val="20"/>
                  <w:lang w:val="en-GB"/>
                </w:rPr>
                <w:t>https://botland.store/arduino-compatible-boards-dfrobot/2683-dfrduino-uno-v3-compatible-with-arduino.html</w:t>
              </w:r>
            </w:hyperlink>
          </w:p>
          <w:p w:rsidR="00BD023A" w:rsidRPr="00CA6134" w:rsidRDefault="00BD023A" w:rsidP="00BD023A">
            <w:pPr>
              <w:pStyle w:val="Akapitzlist"/>
              <w:numPr>
                <w:ilvl w:val="0"/>
                <w:numId w:val="2"/>
              </w:numPr>
              <w:rPr>
                <w:rFonts w:cs="Arial"/>
                <w:szCs w:val="20"/>
                <w:lang w:val="en-GB"/>
              </w:rPr>
            </w:pPr>
            <w:r w:rsidRPr="00CA6134">
              <w:rPr>
                <w:rFonts w:cs="Arial"/>
                <w:szCs w:val="20"/>
                <w:lang w:val="en-GB"/>
              </w:rPr>
              <w:t xml:space="preserve">1 x </w:t>
            </w:r>
            <w:r w:rsidR="0016171C" w:rsidRPr="0016171C">
              <w:rPr>
                <w:rFonts w:cs="Arial"/>
                <w:szCs w:val="20"/>
                <w:lang w:val="en-GB"/>
              </w:rPr>
              <w:t>Osłona silnika Arduino R3</w:t>
            </w:r>
          </w:p>
          <w:p w:rsidR="00BD023A" w:rsidRPr="00CA6134" w:rsidRDefault="00A57E80" w:rsidP="00BD023A">
            <w:pPr>
              <w:pStyle w:val="Akapitzlist"/>
              <w:rPr>
                <w:rFonts w:cs="Arial"/>
                <w:szCs w:val="20"/>
                <w:lang w:val="en-GB"/>
              </w:rPr>
            </w:pPr>
            <w:hyperlink r:id="rId24" w:history="1">
              <w:r w:rsidR="00BD023A" w:rsidRPr="00CA6134">
                <w:rPr>
                  <w:rStyle w:val="Hipercze"/>
                  <w:rFonts w:cs="Arial"/>
                  <w:szCs w:val="20"/>
                  <w:lang w:val="en-GB"/>
                </w:rPr>
                <w:t>https://store.arduino.cc/collections/shields/products/arduino-motor-shield-rev3</w:t>
              </w:r>
            </w:hyperlink>
          </w:p>
          <w:p w:rsidR="00BD023A" w:rsidRPr="00CA6134" w:rsidRDefault="00BD023A" w:rsidP="00BD023A">
            <w:pPr>
              <w:pStyle w:val="Akapitzlist"/>
              <w:numPr>
                <w:ilvl w:val="0"/>
                <w:numId w:val="2"/>
              </w:numPr>
              <w:rPr>
                <w:rFonts w:cs="Arial"/>
                <w:szCs w:val="20"/>
                <w:lang w:val="en-GB"/>
              </w:rPr>
            </w:pPr>
            <w:r w:rsidRPr="00CA6134">
              <w:rPr>
                <w:rFonts w:cs="Arial"/>
                <w:szCs w:val="20"/>
                <w:lang w:val="en-GB"/>
              </w:rPr>
              <w:t xml:space="preserve">1 x </w:t>
            </w:r>
            <w:r w:rsidR="0016171C" w:rsidRPr="0016171C">
              <w:rPr>
                <w:rFonts w:cs="Arial"/>
                <w:szCs w:val="20"/>
                <w:lang w:val="en-GB"/>
              </w:rPr>
              <w:t>Kamera HuskyLens AI</w:t>
            </w:r>
          </w:p>
          <w:p w:rsidR="00BD023A" w:rsidRPr="00CA6134" w:rsidRDefault="00A57E80" w:rsidP="00BD023A">
            <w:pPr>
              <w:pStyle w:val="Akapitzlist"/>
              <w:rPr>
                <w:rFonts w:cs="Arial"/>
                <w:szCs w:val="20"/>
                <w:lang w:val="en-GB"/>
              </w:rPr>
            </w:pPr>
            <w:hyperlink r:id="rId25" w:history="1">
              <w:r w:rsidR="00BD023A" w:rsidRPr="00CA6134">
                <w:rPr>
                  <w:rStyle w:val="Hipercze"/>
                  <w:rFonts w:cs="Arial"/>
                  <w:szCs w:val="20"/>
                  <w:lang w:val="en-GB"/>
                </w:rPr>
                <w:t>https://store.arduino.cc/collections/dfrobot/products/gravity-huskylens-ai-machine-vision-sensor</w:t>
              </w:r>
            </w:hyperlink>
          </w:p>
          <w:p w:rsidR="00BD023A" w:rsidRPr="00CA6134" w:rsidRDefault="00BD023A" w:rsidP="00BD023A">
            <w:pPr>
              <w:pStyle w:val="Akapitzlist"/>
              <w:numPr>
                <w:ilvl w:val="0"/>
                <w:numId w:val="2"/>
              </w:numPr>
              <w:rPr>
                <w:rFonts w:cs="Arial"/>
                <w:szCs w:val="20"/>
                <w:lang w:val="en-GB"/>
              </w:rPr>
            </w:pPr>
            <w:r w:rsidRPr="00CA6134">
              <w:rPr>
                <w:rFonts w:cs="Arial"/>
                <w:szCs w:val="20"/>
                <w:lang w:val="en-GB"/>
              </w:rPr>
              <w:t xml:space="preserve">8 x </w:t>
            </w:r>
            <w:r w:rsidR="0016171C" w:rsidRPr="0016171C">
              <w:rPr>
                <w:rFonts w:cs="Arial"/>
                <w:szCs w:val="20"/>
                <w:lang w:val="en-GB"/>
              </w:rPr>
              <w:t>Baterie AA (spróbuj użyć akumulatorów)</w:t>
            </w:r>
          </w:p>
          <w:p w:rsidR="00BD023A" w:rsidRPr="00CA6134" w:rsidRDefault="0016171C" w:rsidP="00BD023A">
            <w:pPr>
              <w:pStyle w:val="Akapitzlist"/>
              <w:numPr>
                <w:ilvl w:val="0"/>
                <w:numId w:val="2"/>
              </w:numPr>
              <w:rPr>
                <w:rFonts w:cs="Arial"/>
                <w:szCs w:val="20"/>
                <w:lang w:val="en-GB"/>
              </w:rPr>
            </w:pPr>
            <w:r w:rsidRPr="0016171C">
              <w:rPr>
                <w:rFonts w:cs="Arial"/>
                <w:szCs w:val="20"/>
                <w:lang w:val="en-GB"/>
              </w:rPr>
              <w:lastRenderedPageBreak/>
              <w:t>Opask</w:t>
            </w:r>
            <w:r>
              <w:rPr>
                <w:rFonts w:cs="Arial"/>
                <w:szCs w:val="20"/>
                <w:lang w:val="en-GB"/>
              </w:rPr>
              <w:t>i kablowe (jeśli chcesz przymocować</w:t>
            </w:r>
            <w:r w:rsidRPr="0016171C">
              <w:rPr>
                <w:rFonts w:cs="Arial"/>
                <w:szCs w:val="20"/>
                <w:lang w:val="en-GB"/>
              </w:rPr>
              <w:t xml:space="preserve"> niektóre kable i uchwyt baterii)</w:t>
            </w:r>
          </w:p>
          <w:p w:rsidR="004908E2" w:rsidRDefault="004908E2" w:rsidP="004908E2">
            <w:pPr>
              <w:rPr>
                <w:rFonts w:cs="Arial"/>
                <w:b/>
                <w:bCs/>
                <w:szCs w:val="20"/>
                <w:lang w:val="en-GB"/>
              </w:rPr>
            </w:pPr>
          </w:p>
          <w:p w:rsidR="0016171C" w:rsidRPr="00CA6134" w:rsidRDefault="0016171C" w:rsidP="004908E2">
            <w:pPr>
              <w:rPr>
                <w:rFonts w:cs="Arial"/>
                <w:b/>
                <w:bCs/>
                <w:szCs w:val="20"/>
                <w:lang w:val="en-GB"/>
              </w:rPr>
            </w:pPr>
          </w:p>
          <w:p w:rsidR="0016171C" w:rsidRPr="0016171C" w:rsidRDefault="0016171C" w:rsidP="0016171C">
            <w:pPr>
              <w:rPr>
                <w:rFonts w:cs="Arial"/>
                <w:b/>
                <w:bCs/>
                <w:szCs w:val="20"/>
                <w:lang w:val="en-GB"/>
              </w:rPr>
            </w:pPr>
            <w:r w:rsidRPr="0016171C">
              <w:rPr>
                <w:rFonts w:cs="Arial"/>
                <w:b/>
                <w:bCs/>
                <w:szCs w:val="20"/>
                <w:lang w:val="en-GB"/>
              </w:rPr>
              <w:t>Wymagane narzędzia</w:t>
            </w:r>
          </w:p>
          <w:p w:rsidR="0016171C" w:rsidRPr="0016171C" w:rsidRDefault="0016171C" w:rsidP="0016171C">
            <w:pPr>
              <w:rPr>
                <w:rFonts w:cs="Arial"/>
                <w:bCs/>
                <w:szCs w:val="20"/>
                <w:lang w:val="en-GB"/>
              </w:rPr>
            </w:pPr>
            <w:r w:rsidRPr="0016171C">
              <w:rPr>
                <w:rFonts w:cs="Arial"/>
                <w:bCs/>
                <w:szCs w:val="20"/>
                <w:lang w:val="en-GB"/>
              </w:rPr>
              <w:t>• Śrubokręty (będzie potrzebny jeden z gniazdem i jeden z gniazdem Philips)</w:t>
            </w:r>
          </w:p>
          <w:p w:rsidR="0016171C" w:rsidRPr="0016171C" w:rsidRDefault="0016171C" w:rsidP="0016171C">
            <w:pPr>
              <w:rPr>
                <w:rFonts w:cs="Arial"/>
                <w:bCs/>
                <w:szCs w:val="20"/>
                <w:lang w:val="en-GB"/>
              </w:rPr>
            </w:pPr>
            <w:r w:rsidRPr="0016171C">
              <w:rPr>
                <w:rFonts w:cs="Arial"/>
                <w:bCs/>
                <w:szCs w:val="20"/>
                <w:lang w:val="en-GB"/>
              </w:rPr>
              <w:t>• Lutownica i lut</w:t>
            </w:r>
          </w:p>
          <w:p w:rsidR="0016171C" w:rsidRPr="0016171C" w:rsidRDefault="0016171C" w:rsidP="0016171C">
            <w:pPr>
              <w:rPr>
                <w:rFonts w:cs="Arial"/>
                <w:bCs/>
                <w:szCs w:val="20"/>
                <w:lang w:val="en-GB"/>
              </w:rPr>
            </w:pPr>
            <w:r w:rsidRPr="0016171C">
              <w:rPr>
                <w:rFonts w:cs="Arial"/>
                <w:bCs/>
                <w:szCs w:val="20"/>
                <w:lang w:val="en-GB"/>
              </w:rPr>
              <w:t>• Taśma izolacyjna lub rurki termokurczliwe</w:t>
            </w:r>
          </w:p>
          <w:p w:rsidR="00677FE2" w:rsidRDefault="0016171C" w:rsidP="0016171C">
            <w:pPr>
              <w:rPr>
                <w:rFonts w:cs="Arial"/>
                <w:b/>
                <w:bCs/>
                <w:szCs w:val="20"/>
                <w:lang w:val="en-GB"/>
              </w:rPr>
            </w:pPr>
            <w:r w:rsidRPr="0016171C">
              <w:rPr>
                <w:rFonts w:cs="Arial"/>
                <w:bCs/>
                <w:szCs w:val="20"/>
                <w:lang w:val="en-GB"/>
              </w:rPr>
              <w:t>• Szczypce tnące</w:t>
            </w:r>
          </w:p>
          <w:p w:rsidR="0016171C" w:rsidRPr="00CA6134" w:rsidRDefault="0016171C" w:rsidP="0016171C">
            <w:pPr>
              <w:rPr>
                <w:rFonts w:cs="Arial"/>
                <w:b/>
                <w:bCs/>
                <w:szCs w:val="20"/>
                <w:lang w:val="en-GB"/>
              </w:rPr>
            </w:pPr>
          </w:p>
          <w:p w:rsidR="0016171C" w:rsidRPr="0016171C" w:rsidRDefault="0016171C" w:rsidP="0016171C">
            <w:pPr>
              <w:rPr>
                <w:rFonts w:cs="Arial"/>
                <w:b/>
                <w:bCs/>
                <w:szCs w:val="20"/>
                <w:lang w:val="en-GB"/>
              </w:rPr>
            </w:pPr>
            <w:r w:rsidRPr="0016171C">
              <w:rPr>
                <w:rFonts w:cs="Arial"/>
                <w:b/>
                <w:bCs/>
                <w:szCs w:val="20"/>
                <w:lang w:val="en-GB"/>
              </w:rPr>
              <w:t>Krok 1) Schemat</w:t>
            </w:r>
          </w:p>
          <w:p w:rsidR="0016171C" w:rsidRPr="0016171C" w:rsidRDefault="0016171C" w:rsidP="0016171C">
            <w:pPr>
              <w:jc w:val="left"/>
              <w:rPr>
                <w:rFonts w:cs="Arial"/>
                <w:szCs w:val="20"/>
                <w:lang w:val="en-GB"/>
              </w:rPr>
            </w:pPr>
            <w:r w:rsidRPr="0016171C">
              <w:rPr>
                <w:rFonts w:cs="Arial"/>
                <w:bCs/>
                <w:szCs w:val="20"/>
                <w:lang w:val="en-GB"/>
              </w:rPr>
              <w:t>Oto schemat połączeń. Zauważ, że będziemy używać dwóch uchwytów na baterie podłączonych szeregowo, aby każda bateria w uchwycie była połączona (+ z - i - z +). 8 baterii AA powinno dostarczyć większe napięcie do wejścia zasilania i zapobiec resetowaniu się Arduino lub HuskyLens, gdy silniki zaczynają pracować. Możesz także użyć 3 baterii typu 18650 połączonych szeregowo.</w:t>
            </w:r>
            <w:r w:rsidR="00677FE2" w:rsidRPr="00CA6134">
              <w:rPr>
                <w:rFonts w:cs="Arial"/>
                <w:noProof/>
                <w:szCs w:val="20"/>
                <w:lang w:val="pl-PL" w:eastAsia="pl-PL"/>
              </w:rPr>
              <w:drawing>
                <wp:inline distT="0" distB="0" distL="0" distR="0">
                  <wp:extent cx="4162348" cy="2753102"/>
                  <wp:effectExtent l="0" t="0" r="0" b="9525"/>
                  <wp:docPr id="53" name="Picture 1" descr="Diagram, schematic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 descr="Diagram, schematic&#10;&#10;Description automatically generated"/>
                          <pic:cNvPicPr/>
                        </pic:nvPicPr>
                        <pic:blipFill rotWithShape="1"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 r="2614"/>
                          <a:stretch/>
                        </pic:blipFill>
                        <pic:spPr bwMode="auto">
                          <a:xfrm>
                            <a:off x="0" y="0"/>
                            <a:ext cx="4202786" cy="277984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677FE2" w:rsidRPr="00CA6134">
              <w:rPr>
                <w:rFonts w:cs="Arial"/>
                <w:szCs w:val="20"/>
                <w:lang w:val="en-GB"/>
              </w:rPr>
              <w:br/>
            </w:r>
            <w:r w:rsidRPr="0016171C">
              <w:rPr>
                <w:rFonts w:cs="Arial"/>
                <w:szCs w:val="20"/>
                <w:lang w:val="en-GB"/>
              </w:rPr>
              <w:t>Poświęć trochę czasu na analizę komponentów i okablowania.</w:t>
            </w:r>
          </w:p>
          <w:p w:rsidR="00677FE2" w:rsidRPr="00D34B28" w:rsidRDefault="0016171C" w:rsidP="0016171C">
            <w:pPr>
              <w:jc w:val="center"/>
              <w:rPr>
                <w:rFonts w:cs="Arial"/>
                <w:szCs w:val="20"/>
                <w:lang w:val="en-GB"/>
              </w:rPr>
            </w:pPr>
            <w:r w:rsidRPr="0016171C">
              <w:rPr>
                <w:rFonts w:cs="Arial"/>
                <w:b/>
                <w:szCs w:val="20"/>
                <w:lang w:val="en-GB"/>
              </w:rPr>
              <w:t>Krok 2) Inteligentny zestaw robota samochodowego dla Arduino - otwórz plastikową torebkę z częściami</w:t>
            </w:r>
            <w:r w:rsidR="00677FE2" w:rsidRPr="00D34B28">
              <w:rPr>
                <w:rFonts w:cs="Arial"/>
                <w:noProof/>
                <w:szCs w:val="20"/>
                <w:lang w:val="pl-PL" w:eastAsia="pl-PL"/>
              </w:rPr>
              <w:lastRenderedPageBreak/>
              <w:drawing>
                <wp:inline distT="0" distB="0" distL="0" distR="0">
                  <wp:extent cx="2736734" cy="4346357"/>
                  <wp:effectExtent l="0" t="4762" r="2222" b="2223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 rotWithShape="1"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 l="10611" r="5716"/>
                          <a:stretch/>
                        </pic:blipFill>
                        <pic:spPr bwMode="auto">
                          <a:xfrm rot="16200000">
                            <a:off x="0" y="0"/>
                            <a:ext cx="2763466" cy="438881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677FE2" w:rsidRPr="00D34B28" w:rsidRDefault="00677FE2" w:rsidP="00677FE2">
            <w:pPr>
              <w:rPr>
                <w:rFonts w:cs="Arial"/>
                <w:b/>
                <w:bCs/>
                <w:szCs w:val="20"/>
                <w:lang w:val="en-GB"/>
              </w:rPr>
            </w:pPr>
            <w:r w:rsidRPr="00D34B28">
              <w:rPr>
                <w:rFonts w:cs="Arial"/>
                <w:b/>
                <w:bCs/>
                <w:szCs w:val="20"/>
                <w:lang w:val="en-GB"/>
              </w:rPr>
              <w:br w:type="page"/>
            </w:r>
          </w:p>
          <w:p w:rsidR="00677FE2" w:rsidRPr="00D34B28" w:rsidRDefault="0016171C" w:rsidP="0016171C">
            <w:pPr>
              <w:jc w:val="left"/>
              <w:rPr>
                <w:rFonts w:cs="Arial"/>
                <w:b/>
                <w:bCs/>
                <w:szCs w:val="20"/>
                <w:lang w:val="en-GB"/>
              </w:rPr>
            </w:pPr>
            <w:r w:rsidRPr="0016171C">
              <w:rPr>
                <w:rFonts w:cs="Arial"/>
                <w:b/>
                <w:bCs/>
                <w:szCs w:val="20"/>
                <w:lang w:val="en-GB"/>
              </w:rPr>
              <w:t>Krok 3) Zdejmij papier ochronny z dużej płyty i wsporników silnika</w:t>
            </w:r>
            <w:r w:rsidR="00677FE2" w:rsidRPr="00D34B28">
              <w:rPr>
                <w:rFonts w:cs="Arial"/>
                <w:b/>
                <w:bCs/>
                <w:noProof/>
                <w:szCs w:val="20"/>
                <w:lang w:val="pl-PL" w:eastAsia="pl-PL"/>
              </w:rPr>
              <w:drawing>
                <wp:inline distT="0" distB="0" distL="0" distR="0">
                  <wp:extent cx="2735884" cy="1760855"/>
                  <wp:effectExtent l="0" t="0" r="7620" b="0"/>
                  <wp:docPr id="54" name="Picture 3" descr="A picture containing floor, indoor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 descr="A picture containing floor, indoor&#10;&#10;Description automatically generated"/>
                          <pic:cNvPicPr/>
                        </pic:nvPicPr>
                        <pic:blipFill rotWithShape="1"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 t="20019"/>
                          <a:stretch/>
                        </pic:blipFill>
                        <pic:spPr bwMode="auto">
                          <a:xfrm>
                            <a:off x="0" y="0"/>
                            <a:ext cx="2756857" cy="177435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677FE2" w:rsidRPr="00D34B28">
              <w:rPr>
                <w:rFonts w:cs="Arial"/>
                <w:b/>
                <w:bCs/>
                <w:noProof/>
                <w:szCs w:val="20"/>
                <w:lang w:val="pl-PL" w:eastAsia="pl-PL"/>
              </w:rPr>
              <w:drawing>
                <wp:inline distT="0" distB="0" distL="0" distR="0">
                  <wp:extent cx="2772461" cy="1751282"/>
                  <wp:effectExtent l="0" t="0" r="0" b="1905"/>
                  <wp:docPr id="4" name="Picture 4" descr="A close-up of a circuit board&#10;&#10;Description automatically generated with low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A close-up of a circuit board&#10;&#10;Description automatically generated with low confidence"/>
                          <pic:cNvPicPr/>
                        </pic:nvPicPr>
                        <pic:blipFill rotWithShape="1"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 b="6056"/>
                          <a:stretch/>
                        </pic:blipFill>
                        <pic:spPr bwMode="auto">
                          <a:xfrm>
                            <a:off x="0" y="0"/>
                            <a:ext cx="2817916" cy="17799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1F1A54" w:rsidRPr="00D34B28" w:rsidRDefault="001F1A54" w:rsidP="00677FE2">
            <w:pPr>
              <w:rPr>
                <w:rFonts w:cs="Arial"/>
                <w:b/>
                <w:bCs/>
                <w:szCs w:val="20"/>
                <w:lang w:val="en-GB"/>
              </w:rPr>
            </w:pPr>
          </w:p>
          <w:p w:rsidR="0016171C" w:rsidRPr="00D34B28" w:rsidRDefault="0016171C" w:rsidP="0016171C">
            <w:pPr>
              <w:jc w:val="left"/>
              <w:rPr>
                <w:rFonts w:cs="Arial"/>
                <w:b/>
                <w:bCs/>
                <w:szCs w:val="20"/>
                <w:lang w:val="en-GB"/>
              </w:rPr>
            </w:pPr>
            <w:r w:rsidRPr="0016171C">
              <w:rPr>
                <w:rFonts w:cs="Arial"/>
                <w:b/>
                <w:bCs/>
                <w:szCs w:val="20"/>
                <w:lang w:val="en-GB"/>
              </w:rPr>
              <w:t xml:space="preserve">Krok </w:t>
            </w:r>
            <w:r>
              <w:rPr>
                <w:rFonts w:cs="Arial"/>
                <w:b/>
                <w:bCs/>
                <w:szCs w:val="20"/>
                <w:lang w:val="en-GB"/>
              </w:rPr>
              <w:t xml:space="preserve">4) Przylutuj przewody (lub </w:t>
            </w:r>
            <w:r w:rsidR="00DA43BA">
              <w:rPr>
                <w:rFonts w:cs="Arial"/>
                <w:b/>
                <w:bCs/>
                <w:szCs w:val="20"/>
                <w:lang w:val="en-GB"/>
              </w:rPr>
              <w:t>jumpery</w:t>
            </w:r>
            <w:r w:rsidRPr="0016171C">
              <w:rPr>
                <w:rFonts w:cs="Arial"/>
                <w:b/>
                <w:bCs/>
                <w:szCs w:val="20"/>
                <w:lang w:val="en-GB"/>
              </w:rPr>
              <w:t>) do silników</w:t>
            </w:r>
          </w:p>
          <w:p w:rsidR="00677FE2" w:rsidRPr="00D34B28" w:rsidRDefault="00677FE2" w:rsidP="00677FE2">
            <w:pPr>
              <w:rPr>
                <w:rFonts w:cs="Arial"/>
                <w:b/>
                <w:bCs/>
                <w:szCs w:val="20"/>
                <w:lang w:val="en-GB"/>
              </w:rPr>
            </w:pPr>
            <w:r w:rsidRPr="00D34B28">
              <w:rPr>
                <w:rFonts w:cs="Arial"/>
                <w:b/>
                <w:bCs/>
                <w:noProof/>
                <w:szCs w:val="20"/>
                <w:lang w:val="pl-PL" w:eastAsia="pl-PL"/>
              </w:rPr>
              <w:lastRenderedPageBreak/>
              <w:drawing>
                <wp:inline distT="0" distB="0" distL="0" distR="0">
                  <wp:extent cx="2765145" cy="2151380"/>
                  <wp:effectExtent l="0" t="0" r="0" b="1270"/>
                  <wp:docPr id="5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 rotWithShape="1"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 l="9777" t="7403" r="14975" b="7387"/>
                          <a:stretch/>
                        </pic:blipFill>
                        <pic:spPr bwMode="auto">
                          <a:xfrm>
                            <a:off x="0" y="0"/>
                            <a:ext cx="2796730" cy="217595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D34B28">
              <w:rPr>
                <w:rFonts w:cs="Arial"/>
                <w:b/>
                <w:bCs/>
                <w:noProof/>
                <w:szCs w:val="20"/>
                <w:lang w:val="pl-PL" w:eastAsia="pl-PL"/>
              </w:rPr>
              <w:drawing>
                <wp:inline distT="0" distB="0" distL="0" distR="0">
                  <wp:extent cx="2779059" cy="2159216"/>
                  <wp:effectExtent l="0" t="0" r="2540" b="0"/>
                  <wp:docPr id="6" name="Picture 6" descr="A picture containing adapter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 descr="A picture containing adapter&#10;&#10;Description automatically generated"/>
                          <pic:cNvPicPr/>
                        </pic:nvPicPr>
                        <pic:blipFill rotWithShape="1"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 l="9387" t="5735" r="7763" b="8444"/>
                          <a:stretch/>
                        </pic:blipFill>
                        <pic:spPr bwMode="auto">
                          <a:xfrm>
                            <a:off x="0" y="0"/>
                            <a:ext cx="2794492" cy="2171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DA43BA" w:rsidRPr="00DA43BA" w:rsidRDefault="00DA43BA" w:rsidP="00DA43BA">
            <w:pPr>
              <w:rPr>
                <w:rFonts w:cs="Arial"/>
                <w:szCs w:val="20"/>
                <w:lang w:val="en-GB"/>
              </w:rPr>
            </w:pPr>
            <w:r w:rsidRPr="00DA43BA">
              <w:rPr>
                <w:rFonts w:cs="Arial"/>
                <w:szCs w:val="20"/>
                <w:lang w:val="en-GB"/>
              </w:rPr>
              <w:t>Obejrzyj ten krótki film, aby zobaczyć, jak to jest zrobione:</w:t>
            </w:r>
          </w:p>
          <w:p w:rsidR="00DA43BA" w:rsidRPr="00DA43BA" w:rsidRDefault="00DA43BA" w:rsidP="00DA43BA">
            <w:pPr>
              <w:rPr>
                <w:rFonts w:cs="Arial"/>
                <w:szCs w:val="20"/>
                <w:lang w:val="en-GB"/>
              </w:rPr>
            </w:pPr>
            <w:r w:rsidRPr="00DA43BA">
              <w:rPr>
                <w:rFonts w:cs="Arial"/>
                <w:szCs w:val="20"/>
                <w:lang w:val="en-GB"/>
              </w:rPr>
              <w:t>https://www.youtube.com/watch?v=xSWKnnvGWBs</w:t>
            </w:r>
          </w:p>
          <w:p w:rsidR="001F1A54" w:rsidRPr="00D34B28" w:rsidRDefault="00DA43BA" w:rsidP="00DA43BA">
            <w:pPr>
              <w:rPr>
                <w:rFonts w:cs="Arial"/>
                <w:b/>
                <w:bCs/>
                <w:szCs w:val="20"/>
                <w:lang w:val="en-GB"/>
              </w:rPr>
            </w:pPr>
            <w:r w:rsidRPr="00DA43BA">
              <w:rPr>
                <w:rFonts w:cs="Arial"/>
                <w:szCs w:val="20"/>
                <w:lang w:val="en-GB"/>
              </w:rPr>
              <w:t>Popro</w:t>
            </w:r>
            <w:r>
              <w:rPr>
                <w:rFonts w:cs="Arial"/>
                <w:szCs w:val="20"/>
                <w:lang w:val="en-GB"/>
              </w:rPr>
              <w:t>ś nauczyciela lub rodzica, aby C</w:t>
            </w:r>
            <w:r w:rsidRPr="00DA43BA">
              <w:rPr>
                <w:rFonts w:cs="Arial"/>
                <w:szCs w:val="20"/>
                <w:lang w:val="en-GB"/>
              </w:rPr>
              <w:t>i w tym pomógł, jeśli nie masz wcześniejszego doświadczenia lub narzędzi.</w:t>
            </w:r>
          </w:p>
          <w:p w:rsidR="001F1A54" w:rsidRPr="00D34B28" w:rsidRDefault="001F1A54" w:rsidP="00677FE2">
            <w:pPr>
              <w:rPr>
                <w:rFonts w:cs="Arial"/>
                <w:b/>
                <w:bCs/>
                <w:szCs w:val="20"/>
                <w:lang w:val="en-GB"/>
              </w:rPr>
            </w:pPr>
          </w:p>
          <w:p w:rsidR="001F1A54" w:rsidRPr="00D34B28" w:rsidRDefault="001F1A54" w:rsidP="00677FE2">
            <w:pPr>
              <w:rPr>
                <w:rFonts w:cs="Arial"/>
                <w:b/>
                <w:bCs/>
                <w:szCs w:val="20"/>
                <w:lang w:val="en-GB"/>
              </w:rPr>
            </w:pPr>
          </w:p>
          <w:p w:rsidR="00DA43BA" w:rsidRPr="00D34B28" w:rsidRDefault="00DA43BA" w:rsidP="00677FE2">
            <w:pPr>
              <w:rPr>
                <w:rFonts w:cs="Arial"/>
                <w:b/>
                <w:bCs/>
                <w:szCs w:val="20"/>
                <w:lang w:val="en-GB"/>
              </w:rPr>
            </w:pPr>
            <w:r w:rsidRPr="00DA43BA">
              <w:rPr>
                <w:rFonts w:cs="Arial"/>
                <w:b/>
                <w:bCs/>
                <w:szCs w:val="20"/>
                <w:lang w:val="en-GB"/>
              </w:rPr>
              <w:t>Krok 5) Zamontuj silniki za pomocą „wsporników T”</w:t>
            </w:r>
          </w:p>
          <w:p w:rsidR="00677FE2" w:rsidRPr="006B22DA" w:rsidRDefault="00677FE2" w:rsidP="00677FE2">
            <w:pPr>
              <w:rPr>
                <w:rFonts w:cs="Arial"/>
                <w:szCs w:val="20"/>
                <w:lang w:val="en-GB"/>
              </w:rPr>
            </w:pPr>
            <w:r w:rsidRPr="006B22DA">
              <w:rPr>
                <w:rFonts w:cs="Arial"/>
                <w:noProof/>
                <w:szCs w:val="20"/>
                <w:lang w:val="pl-PL" w:eastAsia="pl-PL"/>
              </w:rPr>
              <w:drawing>
                <wp:inline distT="0" distB="0" distL="0" distR="0">
                  <wp:extent cx="2675965" cy="1963860"/>
                  <wp:effectExtent l="0" t="0" r="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 rotWithShape="1"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 l="8759" t="41093" b="8683"/>
                          <a:stretch/>
                        </pic:blipFill>
                        <pic:spPr bwMode="auto">
                          <a:xfrm>
                            <a:off x="0" y="0"/>
                            <a:ext cx="2703340" cy="198395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6B22DA">
              <w:rPr>
                <w:rFonts w:cs="Arial"/>
                <w:noProof/>
                <w:szCs w:val="20"/>
                <w:lang w:val="pl-PL" w:eastAsia="pl-PL"/>
              </w:rPr>
              <w:drawing>
                <wp:inline distT="0" distB="0" distL="0" distR="0">
                  <wp:extent cx="2903032" cy="1948815"/>
                  <wp:effectExtent l="0" t="0" r="0" b="0"/>
                  <wp:docPr id="9" name="Picture 9" descr="A picture containing floor, indoor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 descr="A picture containing floor, indoor&#10;&#10;Description automatically generated"/>
                          <pic:cNvPicPr/>
                        </pic:nvPicPr>
                        <pic:blipFill rotWithShape="1"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 l="8448" t="10219" r="10376" b="13876"/>
                          <a:stretch/>
                        </pic:blipFill>
                        <pic:spPr bwMode="auto">
                          <a:xfrm>
                            <a:off x="0" y="0"/>
                            <a:ext cx="2933528" cy="196928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6B22DA">
              <w:rPr>
                <w:rFonts w:cs="Arial"/>
                <w:szCs w:val="20"/>
                <w:lang w:val="en-GB"/>
              </w:rPr>
              <w:br/>
            </w:r>
            <w:r w:rsidRPr="006B22DA">
              <w:rPr>
                <w:rFonts w:cs="Arial"/>
                <w:szCs w:val="20"/>
                <w:lang w:val="en-GB"/>
              </w:rPr>
              <w:tab/>
            </w:r>
            <w:r w:rsidRPr="006B22DA">
              <w:rPr>
                <w:rFonts w:cs="Arial"/>
                <w:szCs w:val="20"/>
                <w:lang w:val="en-GB"/>
              </w:rPr>
              <w:tab/>
            </w:r>
          </w:p>
          <w:p w:rsidR="001F1A54" w:rsidRPr="006B22DA" w:rsidRDefault="00677FE2" w:rsidP="00677FE2">
            <w:pPr>
              <w:rPr>
                <w:rFonts w:cs="Arial"/>
                <w:szCs w:val="20"/>
                <w:lang w:val="en-GB"/>
              </w:rPr>
            </w:pPr>
            <w:r w:rsidRPr="006B22DA">
              <w:rPr>
                <w:rFonts w:cs="Arial"/>
                <w:noProof/>
                <w:szCs w:val="20"/>
                <w:lang w:val="pl-PL" w:eastAsia="pl-PL"/>
              </w:rPr>
              <w:drawing>
                <wp:inline distT="0" distB="0" distL="0" distR="0">
                  <wp:extent cx="2675890" cy="1871823"/>
                  <wp:effectExtent l="0" t="0" r="0" b="0"/>
                  <wp:docPr id="8" name="Picture 8" descr="A picture containing floor, table, indoor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 descr="A picture containing floor, table, indoor&#10;&#10;Description automatically generated"/>
                          <pic:cNvPicPr/>
                        </pic:nvPicPr>
                        <pic:blipFill rotWithShape="1"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 l="6646" t="15119" r="14192" b="11054"/>
                          <a:stretch/>
                        </pic:blipFill>
                        <pic:spPr bwMode="auto">
                          <a:xfrm>
                            <a:off x="0" y="0"/>
                            <a:ext cx="2730836" cy="191025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1F1A54" w:rsidRPr="006B22DA">
              <w:rPr>
                <w:rFonts w:cs="Arial"/>
                <w:noProof/>
                <w:szCs w:val="20"/>
                <w:lang w:val="pl-PL" w:eastAsia="pl-PL"/>
              </w:rPr>
              <w:drawing>
                <wp:inline distT="0" distB="0" distL="0" distR="0">
                  <wp:extent cx="2881914" cy="1864030"/>
                  <wp:effectExtent l="0" t="0" r="0" b="3175"/>
                  <wp:docPr id="10" name="Picture 10" descr="A close-up of a circuit board&#10;&#10;Description automatically generated with low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 descr="A close-up of a circuit board&#10;&#10;Description automatically generated with low confidence"/>
                          <pic:cNvPicPr/>
                        </pic:nvPicPr>
                        <pic:blipFill rotWithShape="1"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 l="11809" t="9488" r="12715" b="25547"/>
                          <a:stretch/>
                        </pic:blipFill>
                        <pic:spPr bwMode="auto">
                          <a:xfrm>
                            <a:off x="0" y="0"/>
                            <a:ext cx="2950659" cy="190849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1F1A54" w:rsidRPr="006B22DA" w:rsidRDefault="001F1A54" w:rsidP="00677FE2">
            <w:pPr>
              <w:rPr>
                <w:rFonts w:cs="Arial"/>
                <w:szCs w:val="20"/>
                <w:lang w:val="en-GB"/>
              </w:rPr>
            </w:pPr>
          </w:p>
          <w:p w:rsidR="00677FE2" w:rsidRPr="006B22DA" w:rsidRDefault="00677FE2" w:rsidP="00677FE2">
            <w:pPr>
              <w:rPr>
                <w:rFonts w:cs="Arial"/>
                <w:szCs w:val="20"/>
                <w:lang w:val="en-GB"/>
              </w:rPr>
            </w:pPr>
          </w:p>
          <w:p w:rsidR="00DA43BA" w:rsidRPr="006B22DA" w:rsidRDefault="00DA43BA" w:rsidP="00677FE2">
            <w:pPr>
              <w:rPr>
                <w:rFonts w:cs="Arial"/>
                <w:b/>
                <w:bCs/>
                <w:szCs w:val="20"/>
                <w:lang w:val="en-GB"/>
              </w:rPr>
            </w:pPr>
            <w:r w:rsidRPr="00DA43BA">
              <w:rPr>
                <w:rFonts w:cs="Arial"/>
                <w:b/>
                <w:bCs/>
                <w:szCs w:val="20"/>
                <w:lang w:val="en-GB"/>
              </w:rPr>
              <w:t>Krok 7) Zamontuj małe (tylne) koło za pomocą śrub dystansowych</w:t>
            </w:r>
          </w:p>
          <w:p w:rsidR="00677FE2" w:rsidRPr="006B22DA" w:rsidRDefault="00677FE2" w:rsidP="00677FE2">
            <w:pPr>
              <w:rPr>
                <w:rFonts w:cs="Arial"/>
                <w:szCs w:val="20"/>
                <w:lang w:val="en-GB"/>
              </w:rPr>
            </w:pPr>
            <w:r w:rsidRPr="006B22DA">
              <w:rPr>
                <w:rFonts w:cs="Arial"/>
                <w:noProof/>
                <w:szCs w:val="20"/>
                <w:lang w:val="pl-PL" w:eastAsia="pl-PL"/>
              </w:rPr>
              <w:lastRenderedPageBreak/>
              <w:drawing>
                <wp:inline distT="0" distB="0" distL="0" distR="0">
                  <wp:extent cx="2728569" cy="1960245"/>
                  <wp:effectExtent l="0" t="0" r="0" b="1905"/>
                  <wp:docPr id="11" name="Picture 11" descr="A picture containing floor, indoor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 descr="A picture containing floor, indoor&#10;&#10;Description automatically generated"/>
                          <pic:cNvPicPr/>
                        </pic:nvPicPr>
                        <pic:blipFill rotWithShape="1"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 l="11209" t="5646" r="2963" b="8501"/>
                          <a:stretch/>
                        </pic:blipFill>
                        <pic:spPr bwMode="auto">
                          <a:xfrm>
                            <a:off x="0" y="0"/>
                            <a:ext cx="2784313" cy="200029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6B22DA">
              <w:rPr>
                <w:rFonts w:cs="Arial"/>
                <w:noProof/>
                <w:szCs w:val="20"/>
                <w:lang w:val="pl-PL" w:eastAsia="pl-PL"/>
              </w:rPr>
              <w:drawing>
                <wp:inline distT="0" distB="0" distL="0" distR="0">
                  <wp:extent cx="2823667" cy="1964346"/>
                  <wp:effectExtent l="0" t="0" r="0" b="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 rotWithShape="1"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 l="18146" t="18771" r="31063" b="35859"/>
                          <a:stretch/>
                        </pic:blipFill>
                        <pic:spPr bwMode="auto">
                          <a:xfrm>
                            <a:off x="0" y="0"/>
                            <a:ext cx="2858489" cy="19885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677FE2" w:rsidRPr="006B22DA" w:rsidRDefault="00677FE2" w:rsidP="00677FE2">
            <w:pPr>
              <w:rPr>
                <w:rFonts w:cs="Arial"/>
                <w:szCs w:val="20"/>
                <w:lang w:val="en-GB"/>
              </w:rPr>
            </w:pPr>
            <w:r w:rsidRPr="006B22DA">
              <w:rPr>
                <w:rFonts w:cs="Arial"/>
                <w:noProof/>
                <w:szCs w:val="20"/>
                <w:lang w:val="pl-PL" w:eastAsia="pl-PL"/>
              </w:rPr>
              <w:drawing>
                <wp:inline distT="0" distB="0" distL="0" distR="0">
                  <wp:extent cx="2757830" cy="2013257"/>
                  <wp:effectExtent l="0" t="0" r="4445" b="635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3"/>
                          <pic:cNvPicPr/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1839" cy="20453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6B22DA">
              <w:rPr>
                <w:rFonts w:cs="Arial"/>
                <w:noProof/>
                <w:szCs w:val="20"/>
                <w:lang w:val="pl-PL" w:eastAsia="pl-PL"/>
              </w:rPr>
              <w:drawing>
                <wp:inline distT="0" distB="0" distL="0" distR="0">
                  <wp:extent cx="2800350" cy="2025406"/>
                  <wp:effectExtent l="0" t="0" r="0" b="0"/>
                  <wp:docPr id="14" name="Picture 14" descr="A picture containing electronics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 descr="A picture containing electronics&#10;&#10;Description automatically generated"/>
                          <pic:cNvPicPr/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3077" cy="2085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F1A54" w:rsidRPr="006B22DA" w:rsidRDefault="001F1A54" w:rsidP="00677FE2">
            <w:pPr>
              <w:rPr>
                <w:rFonts w:cs="Arial"/>
                <w:b/>
                <w:bCs/>
                <w:szCs w:val="20"/>
                <w:lang w:val="en-GB"/>
              </w:rPr>
            </w:pPr>
          </w:p>
          <w:p w:rsidR="00DA43BA" w:rsidRPr="006B22DA" w:rsidRDefault="00DA43BA" w:rsidP="00677FE2">
            <w:pPr>
              <w:rPr>
                <w:rFonts w:cs="Arial"/>
                <w:b/>
                <w:bCs/>
                <w:szCs w:val="20"/>
                <w:lang w:val="en-GB"/>
              </w:rPr>
            </w:pPr>
            <w:r w:rsidRPr="00DA43BA">
              <w:rPr>
                <w:rFonts w:cs="Arial"/>
                <w:b/>
                <w:bCs/>
                <w:szCs w:val="20"/>
                <w:lang w:val="en-GB"/>
              </w:rPr>
              <w:t>Krok 8) Zamocuj koła na wał</w:t>
            </w:r>
            <w:r>
              <w:rPr>
                <w:rFonts w:cs="Arial"/>
                <w:b/>
                <w:bCs/>
                <w:szCs w:val="20"/>
                <w:lang w:val="en-GB"/>
              </w:rPr>
              <w:t>k</w:t>
            </w:r>
            <w:r w:rsidRPr="00DA43BA">
              <w:rPr>
                <w:rFonts w:cs="Arial"/>
                <w:b/>
                <w:bCs/>
                <w:szCs w:val="20"/>
                <w:lang w:val="en-GB"/>
              </w:rPr>
              <w:t>ac</w:t>
            </w:r>
            <w:r>
              <w:rPr>
                <w:rFonts w:cs="Arial"/>
                <w:b/>
                <w:bCs/>
                <w:szCs w:val="20"/>
                <w:lang w:val="en-GB"/>
              </w:rPr>
              <w:t>h silnika - sprawdź kształt wałka</w:t>
            </w:r>
            <w:r w:rsidRPr="00DA43BA">
              <w:rPr>
                <w:rFonts w:cs="Arial"/>
                <w:b/>
                <w:bCs/>
                <w:szCs w:val="20"/>
                <w:lang w:val="en-GB"/>
              </w:rPr>
              <w:t xml:space="preserve"> i kształt otworów na koła</w:t>
            </w:r>
          </w:p>
          <w:p w:rsidR="00677FE2" w:rsidRPr="006B22DA" w:rsidRDefault="00677FE2" w:rsidP="00677FE2">
            <w:pPr>
              <w:rPr>
                <w:rFonts w:cs="Arial"/>
                <w:b/>
                <w:bCs/>
                <w:szCs w:val="20"/>
                <w:lang w:val="en-GB"/>
              </w:rPr>
            </w:pPr>
            <w:r w:rsidRPr="006B22DA">
              <w:rPr>
                <w:rFonts w:cs="Arial"/>
                <w:b/>
                <w:bCs/>
                <w:noProof/>
                <w:szCs w:val="20"/>
                <w:lang w:val="pl-PL" w:eastAsia="pl-PL"/>
              </w:rPr>
              <w:drawing>
                <wp:inline distT="0" distB="0" distL="0" distR="0">
                  <wp:extent cx="2940710" cy="1957606"/>
                  <wp:effectExtent l="0" t="0" r="0" b="508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6"/>
                          <pic:cNvPicPr/>
                        </pic:nvPicPr>
                        <pic:blipFill rotWithShape="1"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 t="2399"/>
                          <a:stretch/>
                        </pic:blipFill>
                        <pic:spPr bwMode="auto">
                          <a:xfrm>
                            <a:off x="0" y="0"/>
                            <a:ext cx="2998587" cy="19961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6B22DA">
              <w:rPr>
                <w:rFonts w:cs="Arial"/>
                <w:b/>
                <w:bCs/>
                <w:noProof/>
                <w:szCs w:val="20"/>
                <w:lang w:val="pl-PL" w:eastAsia="pl-PL"/>
              </w:rPr>
              <w:drawing>
                <wp:inline distT="0" distB="0" distL="0" distR="0">
                  <wp:extent cx="2355494" cy="1965046"/>
                  <wp:effectExtent l="0" t="0" r="6985" b="0"/>
                  <wp:docPr id="15" name="Picture 15" descr="A picture containing indoor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5" descr="A picture containing indoor&#10;&#10;Description automatically generated"/>
                          <pic:cNvPicPr/>
                        </pic:nvPicPr>
                        <pic:blipFill rotWithShape="1"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 l="14077" t="25044" r="17392" b="23383"/>
                          <a:stretch/>
                        </pic:blipFill>
                        <pic:spPr bwMode="auto">
                          <a:xfrm>
                            <a:off x="0" y="0"/>
                            <a:ext cx="2418309" cy="201744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6B22DA">
              <w:rPr>
                <w:rFonts w:cs="Arial"/>
                <w:b/>
                <w:bCs/>
                <w:szCs w:val="20"/>
                <w:lang w:val="en-GB"/>
              </w:rPr>
              <w:tab/>
            </w:r>
          </w:p>
          <w:p w:rsidR="00584BCE" w:rsidRPr="006B22DA" w:rsidRDefault="00584BCE" w:rsidP="00677FE2">
            <w:pPr>
              <w:rPr>
                <w:rFonts w:cs="Arial"/>
                <w:b/>
                <w:bCs/>
                <w:szCs w:val="20"/>
                <w:lang w:val="en-GB"/>
              </w:rPr>
            </w:pPr>
          </w:p>
          <w:p w:rsidR="00DA43BA" w:rsidRPr="006B22DA" w:rsidRDefault="00DA43BA" w:rsidP="00677FE2">
            <w:pPr>
              <w:rPr>
                <w:rFonts w:cs="Arial"/>
                <w:b/>
                <w:bCs/>
                <w:szCs w:val="20"/>
                <w:lang w:val="en-GB"/>
              </w:rPr>
            </w:pPr>
            <w:r w:rsidRPr="00DA43BA">
              <w:rPr>
                <w:rFonts w:cs="Arial"/>
                <w:b/>
                <w:bCs/>
                <w:szCs w:val="20"/>
                <w:lang w:val="en-GB"/>
              </w:rPr>
              <w:t>Krok 9) Zamontuj Arduino UNO zgodnie z zaznaczonymi otworami</w:t>
            </w:r>
          </w:p>
          <w:p w:rsidR="00677FE2" w:rsidRPr="006B22DA" w:rsidRDefault="00677FE2" w:rsidP="00677FE2">
            <w:pPr>
              <w:rPr>
                <w:rFonts w:cs="Arial"/>
                <w:szCs w:val="20"/>
                <w:lang w:val="en-GB"/>
              </w:rPr>
            </w:pPr>
            <w:r w:rsidRPr="006B22DA">
              <w:rPr>
                <w:rFonts w:cs="Arial"/>
                <w:noProof/>
                <w:szCs w:val="20"/>
                <w:lang w:val="pl-PL" w:eastAsia="pl-PL"/>
              </w:rPr>
              <w:lastRenderedPageBreak/>
              <w:drawing>
                <wp:inline distT="0" distB="0" distL="0" distR="0">
                  <wp:extent cx="2997324" cy="2112234"/>
                  <wp:effectExtent l="0" t="0" r="0" b="2540"/>
                  <wp:docPr id="17" name="Picture 17" descr="A close-up of some wires&#10;&#10;Description automatically generated with low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7" descr="A close-up of some wires&#10;&#10;Description automatically generated with low confidence"/>
                          <pic:cNvPicPr/>
                        </pic:nvPicPr>
                        <pic:blipFill rotWithShape="1"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 l="7275" t="13447" r="28562" b="26267"/>
                          <a:stretch/>
                        </pic:blipFill>
                        <pic:spPr bwMode="auto">
                          <a:xfrm>
                            <a:off x="0" y="0"/>
                            <a:ext cx="3022293" cy="21298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6B22DA">
              <w:rPr>
                <w:rFonts w:cs="Arial"/>
                <w:noProof/>
                <w:szCs w:val="20"/>
                <w:lang w:val="pl-PL" w:eastAsia="pl-PL"/>
              </w:rPr>
              <w:drawing>
                <wp:inline distT="0" distB="0" distL="0" distR="0">
                  <wp:extent cx="2568388" cy="2110399"/>
                  <wp:effectExtent l="0" t="0" r="3810" b="4445"/>
                  <wp:docPr id="18" name="Picture 18" descr="A picture containing electronics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8" descr="A picture containing electronics&#10;&#10;Description automatically generated"/>
                          <pic:cNvPicPr/>
                        </pic:nvPicPr>
                        <pic:blipFill rotWithShape="1"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 l="7274" t="2815" r="15518" b="12603"/>
                          <a:stretch/>
                        </pic:blipFill>
                        <pic:spPr bwMode="auto">
                          <a:xfrm>
                            <a:off x="0" y="0"/>
                            <a:ext cx="2597646" cy="21344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677FE2" w:rsidRPr="006B22DA" w:rsidRDefault="00677FE2" w:rsidP="000B2B1A">
            <w:pPr>
              <w:jc w:val="center"/>
              <w:rPr>
                <w:rFonts w:cs="Arial"/>
                <w:szCs w:val="20"/>
                <w:lang w:val="en-GB"/>
              </w:rPr>
            </w:pPr>
            <w:r w:rsidRPr="006B22DA">
              <w:rPr>
                <w:rFonts w:cs="Arial"/>
                <w:noProof/>
                <w:szCs w:val="20"/>
                <w:lang w:val="pl-PL" w:eastAsia="pl-PL"/>
              </w:rPr>
              <w:drawing>
                <wp:inline distT="0" distB="0" distL="0" distR="0">
                  <wp:extent cx="5605516" cy="4204447"/>
                  <wp:effectExtent l="0" t="0" r="0" b="5715"/>
                  <wp:docPr id="19" name="Picture 19" descr="A close-up of a machine&#10;&#10;Description automatically generated with medium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9" descr="A close-up of a machine&#10;&#10;Description automatically generated with medium confidence"/>
                          <pic:cNvPicPr/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0871" cy="42084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7365B" w:rsidRPr="0047365B" w:rsidRDefault="0047365B" w:rsidP="0047365B">
            <w:pPr>
              <w:rPr>
                <w:rFonts w:cs="Arial"/>
                <w:szCs w:val="20"/>
                <w:lang w:val="en-GB"/>
              </w:rPr>
            </w:pPr>
            <w:r w:rsidRPr="0047365B">
              <w:rPr>
                <w:rFonts w:cs="Arial"/>
                <w:szCs w:val="20"/>
                <w:lang w:val="en-GB"/>
              </w:rPr>
              <w:t>Możesz sprawdzić ten film, aby uzyskać szczegółowe informacje, chociaż stosujemy nieco inne podejście:</w:t>
            </w:r>
          </w:p>
          <w:p w:rsidR="0047365B" w:rsidRPr="0047365B" w:rsidRDefault="0047365B" w:rsidP="0047365B">
            <w:pPr>
              <w:rPr>
                <w:rFonts w:cs="Arial"/>
                <w:szCs w:val="20"/>
                <w:lang w:val="en-GB"/>
              </w:rPr>
            </w:pPr>
            <w:r w:rsidRPr="0047365B">
              <w:rPr>
                <w:rFonts w:cs="Arial"/>
                <w:szCs w:val="20"/>
                <w:lang w:val="en-GB"/>
              </w:rPr>
              <w:t>https://www.youtube.com/watch?v=3a-bE1VlaU8</w:t>
            </w:r>
          </w:p>
          <w:p w:rsidR="0047365B" w:rsidRPr="0047365B" w:rsidRDefault="0047365B" w:rsidP="0047365B">
            <w:pPr>
              <w:rPr>
                <w:rFonts w:cs="Arial"/>
                <w:szCs w:val="20"/>
                <w:lang w:val="en-GB"/>
              </w:rPr>
            </w:pPr>
          </w:p>
          <w:p w:rsidR="0047365B" w:rsidRPr="0047365B" w:rsidRDefault="0047365B" w:rsidP="0047365B">
            <w:pPr>
              <w:rPr>
                <w:rFonts w:cs="Arial"/>
                <w:b/>
                <w:szCs w:val="20"/>
                <w:lang w:val="en-GB"/>
              </w:rPr>
            </w:pPr>
            <w:r w:rsidRPr="0047365B">
              <w:rPr>
                <w:rFonts w:cs="Arial"/>
                <w:b/>
                <w:szCs w:val="20"/>
                <w:lang w:val="en-GB"/>
              </w:rPr>
              <w:t>Krok 10) Zamontuj pierwszy (dolny) uchwyt baterii za pomocą otworów (niebieskich)</w:t>
            </w:r>
          </w:p>
          <w:p w:rsidR="00677FE2" w:rsidRPr="006B22DA" w:rsidRDefault="0047365B" w:rsidP="0047365B">
            <w:pPr>
              <w:jc w:val="left"/>
              <w:rPr>
                <w:rFonts w:cs="Arial"/>
                <w:szCs w:val="20"/>
                <w:lang w:val="en-GB"/>
              </w:rPr>
            </w:pPr>
            <w:r w:rsidRPr="0047365B">
              <w:rPr>
                <w:rFonts w:cs="Arial"/>
                <w:szCs w:val="20"/>
                <w:lang w:val="en-GB"/>
              </w:rPr>
              <w:t>Najpierw przeciągnij kable uchwytu przez otwór (zielony)</w:t>
            </w:r>
            <w:r w:rsidR="00677FE2" w:rsidRPr="006B22DA">
              <w:rPr>
                <w:rFonts w:cs="Arial"/>
                <w:noProof/>
                <w:szCs w:val="20"/>
                <w:lang w:val="pl-PL" w:eastAsia="pl-PL"/>
              </w:rPr>
              <w:lastRenderedPageBreak/>
              <w:drawing>
                <wp:inline distT="0" distB="0" distL="0" distR="0">
                  <wp:extent cx="2867558" cy="2210027"/>
                  <wp:effectExtent l="0" t="0" r="9525" b="0"/>
                  <wp:docPr id="20" name="Picture 20" descr="A close-up of a machine&#10;&#10;Description automatically generated with low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ture 20" descr="A close-up of a machine&#10;&#10;Description automatically generated with low confidence"/>
                          <pic:cNvPicPr/>
                        </pic:nvPicPr>
                        <pic:blipFill rotWithShape="1"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 l="6496" r="15301" b="19644"/>
                          <a:stretch/>
                        </pic:blipFill>
                        <pic:spPr bwMode="auto">
                          <a:xfrm>
                            <a:off x="0" y="0"/>
                            <a:ext cx="2910671" cy="224325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677FE2" w:rsidRPr="006B22DA">
              <w:rPr>
                <w:rFonts w:cs="Arial"/>
                <w:noProof/>
                <w:szCs w:val="20"/>
                <w:lang w:val="pl-PL" w:eastAsia="pl-PL"/>
              </w:rPr>
              <w:drawing>
                <wp:inline distT="0" distB="0" distL="0" distR="0">
                  <wp:extent cx="2656072" cy="2210740"/>
                  <wp:effectExtent l="0" t="0" r="0" b="0"/>
                  <wp:docPr id="21" name="Picture 21" descr="A picture containing tex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Picture 21" descr="A picture containing text&#10;&#10;Description automatically generated"/>
                          <pic:cNvPicPr/>
                        </pic:nvPicPr>
                        <pic:blipFill rotWithShape="1"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 l="1" r="21617" b="13019"/>
                          <a:stretch/>
                        </pic:blipFill>
                        <pic:spPr bwMode="auto">
                          <a:xfrm>
                            <a:off x="0" y="0"/>
                            <a:ext cx="2700757" cy="224793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677FE2" w:rsidRPr="006B22DA" w:rsidRDefault="00677FE2" w:rsidP="00584BCE">
            <w:pPr>
              <w:jc w:val="center"/>
              <w:rPr>
                <w:rFonts w:cs="Arial"/>
                <w:szCs w:val="20"/>
                <w:lang w:val="en-GB"/>
              </w:rPr>
            </w:pPr>
            <w:r w:rsidRPr="006B22DA">
              <w:rPr>
                <w:rFonts w:cs="Arial"/>
                <w:noProof/>
                <w:szCs w:val="20"/>
                <w:lang w:val="pl-PL" w:eastAsia="pl-PL"/>
              </w:rPr>
              <w:drawing>
                <wp:inline distT="0" distB="0" distL="0" distR="0">
                  <wp:extent cx="4937760" cy="3703593"/>
                  <wp:effectExtent l="0" t="0" r="0" b="0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2"/>
                          <pic:cNvPicPr/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6871" cy="37254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77FE2" w:rsidRPr="006B22DA" w:rsidRDefault="00677FE2" w:rsidP="00677FE2">
            <w:pPr>
              <w:rPr>
                <w:rFonts w:cs="Arial"/>
                <w:szCs w:val="20"/>
                <w:lang w:val="en-GB"/>
              </w:rPr>
            </w:pPr>
          </w:p>
          <w:p w:rsidR="0047365B" w:rsidRPr="0047365B" w:rsidRDefault="00677FE2" w:rsidP="0047365B">
            <w:pPr>
              <w:jc w:val="left"/>
              <w:rPr>
                <w:rFonts w:cs="Arial"/>
                <w:b/>
                <w:bCs/>
                <w:szCs w:val="20"/>
                <w:lang w:val="en-GB"/>
              </w:rPr>
            </w:pPr>
            <w:r w:rsidRPr="006B22DA">
              <w:rPr>
                <w:rFonts w:cs="Arial"/>
                <w:b/>
                <w:bCs/>
                <w:szCs w:val="20"/>
                <w:lang w:val="en-GB"/>
              </w:rPr>
              <w:br w:type="page"/>
            </w:r>
            <w:r w:rsidR="0047365B" w:rsidRPr="0047365B">
              <w:rPr>
                <w:rFonts w:cs="Arial"/>
                <w:b/>
                <w:bCs/>
                <w:szCs w:val="20"/>
                <w:lang w:val="en-GB"/>
              </w:rPr>
              <w:t>Krok 11) Przeciągnij drugie (górne) kable uchwytu baterii przez zaznaczony otwór (zielony)</w:t>
            </w:r>
          </w:p>
          <w:p w:rsidR="00677FE2" w:rsidRPr="006B22DA" w:rsidRDefault="0047365B" w:rsidP="0047365B">
            <w:pPr>
              <w:jc w:val="left"/>
              <w:rPr>
                <w:rFonts w:cs="Arial"/>
                <w:szCs w:val="20"/>
                <w:lang w:val="en-GB"/>
              </w:rPr>
            </w:pPr>
            <w:r w:rsidRPr="0047365B">
              <w:rPr>
                <w:rFonts w:cs="Arial"/>
                <w:bCs/>
                <w:szCs w:val="20"/>
                <w:lang w:val="en-GB"/>
              </w:rPr>
              <w:t>Umieść przełącznik w otworze między Arduino UNO a uchwytem baterii</w:t>
            </w:r>
            <w:r w:rsidR="00677FE2" w:rsidRPr="006B22DA">
              <w:rPr>
                <w:rFonts w:cs="Arial"/>
                <w:noProof/>
                <w:szCs w:val="20"/>
                <w:lang w:val="pl-PL" w:eastAsia="pl-PL"/>
              </w:rPr>
              <w:lastRenderedPageBreak/>
              <w:drawing>
                <wp:inline distT="0" distB="0" distL="0" distR="0">
                  <wp:extent cx="2713939" cy="2035606"/>
                  <wp:effectExtent l="0" t="0" r="0" b="3175"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Picture 23"/>
                          <pic:cNvPicPr/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39658" cy="20548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677FE2" w:rsidRPr="006B22DA">
              <w:rPr>
                <w:rFonts w:cs="Arial"/>
                <w:noProof/>
                <w:szCs w:val="20"/>
                <w:lang w:val="pl-PL" w:eastAsia="pl-PL"/>
              </w:rPr>
              <w:drawing>
                <wp:inline distT="0" distB="0" distL="0" distR="0">
                  <wp:extent cx="2705298" cy="2029123"/>
                  <wp:effectExtent l="0" t="0" r="0" b="9525"/>
                  <wp:docPr id="24" name="Picture 24" descr="A picture containing electronics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24" descr="A picture containing electronics&#10;&#10;Description automatically generated"/>
                          <pic:cNvPicPr/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8109" cy="20462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D52DF" w:rsidRPr="006B22DA" w:rsidRDefault="005D52DF" w:rsidP="00677FE2">
            <w:pPr>
              <w:rPr>
                <w:rFonts w:cs="Arial"/>
                <w:b/>
                <w:bCs/>
                <w:szCs w:val="20"/>
                <w:lang w:val="en-GB"/>
              </w:rPr>
            </w:pPr>
          </w:p>
          <w:p w:rsidR="0047365B" w:rsidRPr="0047365B" w:rsidRDefault="0047365B" w:rsidP="0047365B">
            <w:pPr>
              <w:rPr>
                <w:rFonts w:cs="Arial"/>
                <w:b/>
                <w:bCs/>
                <w:szCs w:val="20"/>
                <w:lang w:val="en-GB"/>
              </w:rPr>
            </w:pPr>
            <w:r w:rsidRPr="0047365B">
              <w:rPr>
                <w:rFonts w:cs="Arial"/>
                <w:b/>
                <w:bCs/>
                <w:szCs w:val="20"/>
                <w:lang w:val="en-GB"/>
              </w:rPr>
              <w:t>Krok 12) Połącz CZERWONY przewód z dolnego uchwytu baterii z CZARNYM przewodem z górnego uchwytu baterii</w:t>
            </w:r>
          </w:p>
          <w:p w:rsidR="0047365B" w:rsidRPr="0047365B" w:rsidRDefault="0047365B" w:rsidP="0047365B">
            <w:pPr>
              <w:rPr>
                <w:rFonts w:cs="Arial"/>
                <w:szCs w:val="20"/>
                <w:lang w:val="en-GB"/>
              </w:rPr>
            </w:pPr>
            <w:r w:rsidRPr="0047365B">
              <w:rPr>
                <w:rFonts w:cs="Arial"/>
                <w:bCs/>
                <w:szCs w:val="20"/>
                <w:lang w:val="en-GB"/>
              </w:rPr>
              <w:t>Zaizoluj złącze rurką termokurczliwą lub taśmą izolacyjną.</w:t>
            </w:r>
          </w:p>
          <w:p w:rsidR="00677FE2" w:rsidRPr="006B22DA" w:rsidRDefault="00677FE2" w:rsidP="00677FE2">
            <w:pPr>
              <w:rPr>
                <w:rFonts w:cs="Arial"/>
                <w:szCs w:val="20"/>
                <w:lang w:val="en-GB"/>
              </w:rPr>
            </w:pPr>
            <w:r w:rsidRPr="006B22DA">
              <w:rPr>
                <w:rFonts w:cs="Arial"/>
                <w:noProof/>
                <w:szCs w:val="20"/>
                <w:lang w:val="pl-PL" w:eastAsia="pl-PL"/>
              </w:rPr>
              <w:drawing>
                <wp:inline distT="0" distB="0" distL="0" distR="0">
                  <wp:extent cx="2684678" cy="1535430"/>
                  <wp:effectExtent l="0" t="0" r="1905" b="7620"/>
                  <wp:docPr id="25" name="Picture 25" descr="A picture containing diagram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Picture 25" descr="A picture containing diagram&#10;&#10;Description automatically generated"/>
                          <pic:cNvPicPr/>
                        </pic:nvPicPr>
                        <pic:blipFill rotWithShape="1"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 r="9047" b="12312"/>
                          <a:stretch/>
                        </pic:blipFill>
                        <pic:spPr bwMode="auto">
                          <a:xfrm>
                            <a:off x="0" y="0"/>
                            <a:ext cx="2758042" cy="157738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6B22DA">
              <w:rPr>
                <w:rFonts w:cs="Arial"/>
                <w:noProof/>
                <w:szCs w:val="20"/>
                <w:lang w:val="pl-PL" w:eastAsia="pl-PL"/>
              </w:rPr>
              <w:drawing>
                <wp:inline distT="0" distB="0" distL="0" distR="0">
                  <wp:extent cx="2757830" cy="1539875"/>
                  <wp:effectExtent l="0" t="0" r="4445" b="3175"/>
                  <wp:docPr id="27" name="Picture 27" descr="A picture containing electronics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Picture 27" descr="A picture containing electronics&#10;&#10;Description automatically generated"/>
                          <pic:cNvPicPr/>
                        </pic:nvPicPr>
                        <pic:blipFill rotWithShape="1"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 l="5709" t="14183" r="30853" b="21272"/>
                          <a:stretch/>
                        </pic:blipFill>
                        <pic:spPr bwMode="auto">
                          <a:xfrm>
                            <a:off x="0" y="0"/>
                            <a:ext cx="2866450" cy="1600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47365B" w:rsidRPr="0047365B" w:rsidRDefault="0047365B" w:rsidP="0047365B">
            <w:pPr>
              <w:rPr>
                <w:rFonts w:cs="Arial"/>
                <w:b/>
                <w:bCs/>
                <w:szCs w:val="20"/>
                <w:lang w:val="en-GB"/>
              </w:rPr>
            </w:pPr>
            <w:r w:rsidRPr="0047365B">
              <w:rPr>
                <w:rFonts w:cs="Arial"/>
                <w:b/>
                <w:bCs/>
                <w:szCs w:val="20"/>
                <w:lang w:val="en-GB"/>
              </w:rPr>
              <w:t>Krok 13) Przylutuj CZERWONY przewód od dolnego uchwytu do przełącznika</w:t>
            </w:r>
          </w:p>
          <w:p w:rsidR="0047365B" w:rsidRPr="0047365B" w:rsidRDefault="0047365B" w:rsidP="0047365B">
            <w:pPr>
              <w:rPr>
                <w:rFonts w:cs="Arial"/>
                <w:szCs w:val="20"/>
                <w:lang w:val="en-GB"/>
              </w:rPr>
            </w:pPr>
            <w:r w:rsidRPr="0047365B">
              <w:rPr>
                <w:rFonts w:cs="Arial"/>
                <w:bCs/>
                <w:szCs w:val="20"/>
                <w:lang w:val="en-GB"/>
              </w:rPr>
              <w:t>Nas</w:t>
            </w:r>
            <w:r>
              <w:rPr>
                <w:rFonts w:cs="Arial"/>
                <w:bCs/>
                <w:szCs w:val="20"/>
                <w:lang w:val="en-GB"/>
              </w:rPr>
              <w:t>tępnie przylutuj czerwony jumper</w:t>
            </w:r>
            <w:r w:rsidRPr="0047365B">
              <w:rPr>
                <w:rFonts w:cs="Arial"/>
                <w:bCs/>
                <w:szCs w:val="20"/>
                <w:lang w:val="en-GB"/>
              </w:rPr>
              <w:t xml:space="preserve"> do drugiego styku przeł</w:t>
            </w:r>
            <w:r>
              <w:rPr>
                <w:rFonts w:cs="Arial"/>
                <w:bCs/>
                <w:szCs w:val="20"/>
                <w:lang w:val="en-GB"/>
              </w:rPr>
              <w:t>ącznika. Przylutuj czarny jumper</w:t>
            </w:r>
            <w:r w:rsidRPr="0047365B">
              <w:rPr>
                <w:rFonts w:cs="Arial"/>
                <w:bCs/>
                <w:szCs w:val="20"/>
                <w:lang w:val="en-GB"/>
              </w:rPr>
              <w:t xml:space="preserve"> do dolnego uchwytu CZARNEGO przewodu. Zaizoluj złącze rurką termokurczliwą lub taśmą izolacyjną.</w:t>
            </w:r>
          </w:p>
          <w:p w:rsidR="00677FE2" w:rsidRPr="006B22DA" w:rsidRDefault="00677FE2" w:rsidP="00677FE2">
            <w:pPr>
              <w:rPr>
                <w:rFonts w:cs="Arial"/>
                <w:szCs w:val="20"/>
                <w:lang w:val="en-GB"/>
              </w:rPr>
            </w:pPr>
            <w:r w:rsidRPr="006B22DA">
              <w:rPr>
                <w:rFonts w:cs="Arial"/>
                <w:noProof/>
                <w:szCs w:val="20"/>
                <w:lang w:val="pl-PL" w:eastAsia="pl-PL"/>
              </w:rPr>
              <w:drawing>
                <wp:inline distT="0" distB="0" distL="0" distR="0">
                  <wp:extent cx="2827801" cy="2025616"/>
                  <wp:effectExtent l="0" t="0" r="0" b="0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Picture 28"/>
                          <pic:cNvPicPr/>
                        </pic:nvPicPr>
                        <pic:blipFill rotWithShape="1"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 l="8684" t="13035" r="21008" b="19819"/>
                          <a:stretch/>
                        </pic:blipFill>
                        <pic:spPr bwMode="auto">
                          <a:xfrm>
                            <a:off x="0" y="0"/>
                            <a:ext cx="2851561" cy="20426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6B22DA">
              <w:rPr>
                <w:rFonts w:cs="Arial"/>
                <w:noProof/>
                <w:szCs w:val="20"/>
                <w:lang w:val="pl-PL" w:eastAsia="pl-PL"/>
              </w:rPr>
              <w:drawing>
                <wp:inline distT="0" distB="0" distL="0" distR="0">
                  <wp:extent cx="2707341" cy="2030657"/>
                  <wp:effectExtent l="0" t="0" r="0" b="8255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Picture 29"/>
                          <pic:cNvPicPr/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38023" cy="20536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77FE2" w:rsidRPr="006B22DA" w:rsidRDefault="00677FE2" w:rsidP="00677FE2">
            <w:pPr>
              <w:rPr>
                <w:rFonts w:cs="Arial"/>
                <w:szCs w:val="20"/>
                <w:lang w:val="en-GB"/>
              </w:rPr>
            </w:pPr>
          </w:p>
          <w:p w:rsidR="0047365B" w:rsidRPr="006B22DA" w:rsidRDefault="0047365B" w:rsidP="00677FE2">
            <w:pPr>
              <w:rPr>
                <w:rFonts w:cs="Arial"/>
                <w:szCs w:val="20"/>
                <w:lang w:val="en-GB"/>
              </w:rPr>
            </w:pPr>
            <w:r w:rsidRPr="0047365B">
              <w:rPr>
                <w:rFonts w:cs="Arial"/>
                <w:b/>
                <w:bCs/>
                <w:szCs w:val="20"/>
                <w:lang w:val="en-GB"/>
              </w:rPr>
              <w:t>Krok 14) Przeciągnij czarny i czerwony przewód zasilający przez zaznaczony otwór (zielony)</w:t>
            </w:r>
          </w:p>
          <w:p w:rsidR="00677FE2" w:rsidRPr="006B22DA" w:rsidRDefault="00677FE2" w:rsidP="00677FE2">
            <w:pPr>
              <w:rPr>
                <w:rFonts w:cs="Arial"/>
                <w:szCs w:val="20"/>
                <w:lang w:val="en-GB"/>
              </w:rPr>
            </w:pPr>
            <w:r w:rsidRPr="006B22DA">
              <w:rPr>
                <w:rFonts w:cs="Arial"/>
                <w:noProof/>
                <w:szCs w:val="20"/>
                <w:lang w:val="pl-PL" w:eastAsia="pl-PL"/>
              </w:rPr>
              <w:lastRenderedPageBreak/>
              <w:drawing>
                <wp:inline distT="0" distB="0" distL="0" distR="0">
                  <wp:extent cx="2783541" cy="2087810"/>
                  <wp:effectExtent l="0" t="0" r="0" b="8255"/>
                  <wp:docPr id="30" name="Picture 30" descr="Diagram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Picture 30" descr="Diagram&#10;&#10;Description automatically generated"/>
                          <pic:cNvPicPr/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2393" cy="21094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6B22DA">
              <w:rPr>
                <w:rFonts w:cs="Arial"/>
                <w:noProof/>
                <w:szCs w:val="20"/>
                <w:lang w:val="pl-PL" w:eastAsia="pl-PL"/>
              </w:rPr>
              <w:drawing>
                <wp:inline distT="0" distB="0" distL="0" distR="0">
                  <wp:extent cx="2764105" cy="2096135"/>
                  <wp:effectExtent l="0" t="0" r="0" b="0"/>
                  <wp:docPr id="31" name="Picture 31" descr="A picture containing electronics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Picture 31" descr="A picture containing electronics&#10;&#10;Description automatically generated"/>
                          <pic:cNvPicPr/>
                        </pic:nvPicPr>
                        <pic:blipFill rotWithShape="1"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 l="58263" t="14391" r="-183" b="40461"/>
                          <a:stretch/>
                        </pic:blipFill>
                        <pic:spPr bwMode="auto">
                          <a:xfrm>
                            <a:off x="0" y="0"/>
                            <a:ext cx="2777994" cy="210666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5D52DF" w:rsidRPr="006B22DA" w:rsidRDefault="005D52DF" w:rsidP="00677FE2">
            <w:pPr>
              <w:rPr>
                <w:rFonts w:cs="Arial"/>
                <w:b/>
                <w:bCs/>
                <w:szCs w:val="20"/>
                <w:lang w:val="en-GB"/>
              </w:rPr>
            </w:pPr>
          </w:p>
          <w:p w:rsidR="008D596B" w:rsidRPr="008D596B" w:rsidRDefault="008D596B" w:rsidP="008D596B">
            <w:pPr>
              <w:rPr>
                <w:rFonts w:cs="Arial"/>
                <w:b/>
                <w:bCs/>
                <w:szCs w:val="20"/>
                <w:lang w:val="en-GB"/>
              </w:rPr>
            </w:pPr>
            <w:r w:rsidRPr="008D596B">
              <w:rPr>
                <w:rFonts w:cs="Arial"/>
                <w:b/>
                <w:bCs/>
                <w:szCs w:val="20"/>
                <w:lang w:val="en-GB"/>
              </w:rPr>
              <w:t>Krok 15) Umieść osłonę silnika Arduino na płycie Arduino UNO</w:t>
            </w:r>
          </w:p>
          <w:p w:rsidR="0047365B" w:rsidRPr="008D596B" w:rsidRDefault="008D596B" w:rsidP="008D596B">
            <w:pPr>
              <w:rPr>
                <w:rFonts w:cs="Arial"/>
                <w:szCs w:val="20"/>
                <w:lang w:val="en-GB"/>
              </w:rPr>
            </w:pPr>
            <w:r w:rsidRPr="008D596B">
              <w:rPr>
                <w:rFonts w:cs="Arial"/>
                <w:bCs/>
                <w:szCs w:val="20"/>
                <w:lang w:val="en-GB"/>
              </w:rPr>
              <w:t>Wyrównaj piny i mocno je dociśnij.</w:t>
            </w:r>
          </w:p>
          <w:p w:rsidR="00677FE2" w:rsidRPr="006B22DA" w:rsidRDefault="00677FE2" w:rsidP="00677FE2">
            <w:pPr>
              <w:rPr>
                <w:rFonts w:cs="Arial"/>
                <w:szCs w:val="20"/>
                <w:lang w:val="en-GB"/>
              </w:rPr>
            </w:pPr>
            <w:r w:rsidRPr="006B22DA">
              <w:rPr>
                <w:rFonts w:cs="Arial"/>
                <w:noProof/>
                <w:szCs w:val="20"/>
                <w:lang w:val="pl-PL" w:eastAsia="pl-PL"/>
              </w:rPr>
              <w:drawing>
                <wp:inline distT="0" distB="0" distL="0" distR="0">
                  <wp:extent cx="2572723" cy="2006140"/>
                  <wp:effectExtent l="0" t="0" r="0" b="0"/>
                  <wp:docPr id="36" name="Picture 36" descr="A close-up of a circuit board&#10;&#10;Description automatically generated with medium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Picture 36" descr="A close-up of a circuit board&#10;&#10;Description automatically generated with medium confidence"/>
                          <pic:cNvPicPr/>
                        </pic:nvPicPr>
                        <pic:blipFill rotWithShape="1"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 l="13374" t="4380" r="25548" b="32123"/>
                          <a:stretch/>
                        </pic:blipFill>
                        <pic:spPr bwMode="auto">
                          <a:xfrm>
                            <a:off x="0" y="0"/>
                            <a:ext cx="2585893" cy="201640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6B22DA">
              <w:rPr>
                <w:rFonts w:cs="Arial"/>
                <w:b/>
                <w:bCs/>
                <w:noProof/>
                <w:szCs w:val="20"/>
                <w:lang w:val="pl-PL" w:eastAsia="pl-PL"/>
              </w:rPr>
              <w:drawing>
                <wp:inline distT="0" distB="0" distL="0" distR="0">
                  <wp:extent cx="2976753" cy="1999996"/>
                  <wp:effectExtent l="0" t="0" r="0" b="635"/>
                  <wp:docPr id="35" name="Picture 35" descr="A circuit board on a table&#10;&#10;Description automatically generated with medium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Picture 35" descr="A circuit board on a table&#10;&#10;Description automatically generated with medium confidence"/>
                          <pic:cNvPicPr/>
                        </pic:nvPicPr>
                        <pic:blipFill rotWithShape="1"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 l="24480" t="8654" r="-10" b="24927"/>
                          <a:stretch/>
                        </pic:blipFill>
                        <pic:spPr bwMode="auto">
                          <a:xfrm>
                            <a:off x="0" y="0"/>
                            <a:ext cx="3037398" cy="204074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5D52DF" w:rsidRPr="006B22DA" w:rsidRDefault="005D52DF" w:rsidP="00677FE2">
            <w:pPr>
              <w:rPr>
                <w:rFonts w:cs="Arial"/>
                <w:b/>
                <w:bCs/>
                <w:szCs w:val="20"/>
                <w:lang w:val="en-GB"/>
              </w:rPr>
            </w:pPr>
          </w:p>
          <w:p w:rsidR="0057108A" w:rsidRPr="006B22DA" w:rsidRDefault="0057108A" w:rsidP="00677FE2">
            <w:pPr>
              <w:rPr>
                <w:rFonts w:cs="Arial"/>
                <w:b/>
                <w:bCs/>
                <w:szCs w:val="20"/>
                <w:lang w:val="en-GB"/>
              </w:rPr>
            </w:pPr>
          </w:p>
          <w:p w:rsidR="0057108A" w:rsidRPr="006B22DA" w:rsidRDefault="0057108A" w:rsidP="00677FE2">
            <w:pPr>
              <w:rPr>
                <w:rFonts w:cs="Arial"/>
                <w:b/>
                <w:bCs/>
                <w:szCs w:val="20"/>
                <w:lang w:val="en-GB"/>
              </w:rPr>
            </w:pPr>
          </w:p>
          <w:p w:rsidR="0057108A" w:rsidRPr="006B22DA" w:rsidRDefault="0057108A" w:rsidP="00677FE2">
            <w:pPr>
              <w:rPr>
                <w:rFonts w:cs="Arial"/>
                <w:b/>
                <w:bCs/>
                <w:szCs w:val="20"/>
                <w:lang w:val="en-GB"/>
              </w:rPr>
            </w:pPr>
          </w:p>
          <w:p w:rsidR="0057108A" w:rsidRPr="006B22DA" w:rsidRDefault="0057108A" w:rsidP="00677FE2">
            <w:pPr>
              <w:rPr>
                <w:rFonts w:cs="Arial"/>
                <w:b/>
                <w:bCs/>
                <w:szCs w:val="20"/>
                <w:lang w:val="en-GB"/>
              </w:rPr>
            </w:pPr>
          </w:p>
          <w:p w:rsidR="008D596B" w:rsidRPr="008D596B" w:rsidRDefault="008D596B" w:rsidP="008D596B">
            <w:pPr>
              <w:rPr>
                <w:rFonts w:cs="Arial"/>
                <w:b/>
                <w:bCs/>
                <w:szCs w:val="20"/>
                <w:lang w:val="en-GB"/>
              </w:rPr>
            </w:pPr>
            <w:r w:rsidRPr="008D596B">
              <w:rPr>
                <w:rFonts w:cs="Arial"/>
                <w:b/>
                <w:bCs/>
                <w:szCs w:val="20"/>
                <w:lang w:val="en-GB"/>
              </w:rPr>
              <w:t>Krok 16) Przeciągnij przewody silnika przez zaznaczone otwory.</w:t>
            </w:r>
          </w:p>
          <w:p w:rsidR="00677FE2" w:rsidRPr="0065207E" w:rsidRDefault="0065207E" w:rsidP="0065207E">
            <w:pPr>
              <w:jc w:val="left"/>
              <w:rPr>
                <w:rFonts w:cs="Arial"/>
                <w:szCs w:val="20"/>
                <w:lang w:val="en-GB"/>
              </w:rPr>
            </w:pPr>
            <w:r w:rsidRPr="0065207E">
              <w:rPr>
                <w:rFonts w:cs="Arial"/>
                <w:bCs/>
                <w:szCs w:val="20"/>
                <w:lang w:val="en-GB"/>
              </w:rPr>
              <w:t xml:space="preserve">Skróć piny przewodów mostkujacych </w:t>
            </w:r>
            <w:r w:rsidR="008D596B" w:rsidRPr="0065207E">
              <w:rPr>
                <w:rFonts w:cs="Arial"/>
                <w:bCs/>
                <w:szCs w:val="20"/>
                <w:lang w:val="en-GB"/>
              </w:rPr>
              <w:t>za pomocą szczypiec tnących i podłącz je do złącz śrubowych osłony silnika zgodnie z oznaczeniem (- Silnik B + - Silnik A + + Zasilanie -).</w:t>
            </w:r>
            <w:r w:rsidR="00677FE2" w:rsidRPr="0065207E">
              <w:rPr>
                <w:rFonts w:cs="Arial"/>
                <w:noProof/>
                <w:szCs w:val="20"/>
                <w:lang w:val="pl-PL" w:eastAsia="pl-PL"/>
              </w:rPr>
              <w:lastRenderedPageBreak/>
              <w:drawing>
                <wp:inline distT="0" distB="0" distL="0" distR="0">
                  <wp:extent cx="3554506" cy="2666077"/>
                  <wp:effectExtent l="0" t="0" r="8255" b="1270"/>
                  <wp:docPr id="32" name="Picture 32" descr="A picture containing text, electronics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Picture 32" descr="A picture containing text, electronics&#10;&#10;Description automatically generated"/>
                          <pic:cNvPicPr/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7429" cy="27057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677FE2" w:rsidRPr="0065207E">
              <w:rPr>
                <w:rFonts w:cs="Arial"/>
                <w:noProof/>
                <w:szCs w:val="20"/>
                <w:lang w:val="pl-PL" w:eastAsia="pl-PL"/>
              </w:rPr>
              <w:drawing>
                <wp:inline distT="0" distB="0" distL="0" distR="0">
                  <wp:extent cx="1775012" cy="2666814"/>
                  <wp:effectExtent l="0" t="0" r="0" b="635"/>
                  <wp:docPr id="33" name="Picture 33" descr="A close-up of a circuit board&#10;&#10;Description automatically generated with low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Picture 33" descr="A close-up of a circuit board&#10;&#10;Description automatically generated with low confidence"/>
                          <pic:cNvPicPr/>
                        </pic:nvPicPr>
                        <pic:blipFill rotWithShape="1"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 l="62630" t="39703" b="18190"/>
                          <a:stretch/>
                        </pic:blipFill>
                        <pic:spPr bwMode="auto">
                          <a:xfrm>
                            <a:off x="0" y="0"/>
                            <a:ext cx="1787217" cy="268515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5D52DF" w:rsidRPr="006B22DA" w:rsidRDefault="005D52DF" w:rsidP="00677FE2">
            <w:pPr>
              <w:rPr>
                <w:rFonts w:cs="Arial"/>
                <w:b/>
                <w:bCs/>
                <w:szCs w:val="20"/>
                <w:lang w:val="en-GB"/>
              </w:rPr>
            </w:pPr>
          </w:p>
          <w:p w:rsidR="001648A9" w:rsidRPr="006B22DA" w:rsidRDefault="001648A9" w:rsidP="00677FE2">
            <w:pPr>
              <w:rPr>
                <w:rFonts w:cs="Arial"/>
                <w:b/>
                <w:bCs/>
                <w:szCs w:val="20"/>
                <w:lang w:val="en-GB"/>
              </w:rPr>
            </w:pPr>
          </w:p>
          <w:p w:rsidR="00C25C33" w:rsidRPr="006B22DA" w:rsidRDefault="00C25C33" w:rsidP="00677FE2">
            <w:pPr>
              <w:rPr>
                <w:rFonts w:cs="Arial"/>
                <w:b/>
                <w:bCs/>
                <w:szCs w:val="20"/>
                <w:lang w:val="en-GB"/>
              </w:rPr>
            </w:pPr>
            <w:r w:rsidRPr="00C25C33">
              <w:rPr>
                <w:rFonts w:cs="Arial"/>
                <w:b/>
                <w:bCs/>
                <w:szCs w:val="20"/>
                <w:lang w:val="en-GB"/>
              </w:rPr>
              <w:t>Krok 17) Rozpakuj kamerę HuskyLens AI</w:t>
            </w:r>
          </w:p>
          <w:p w:rsidR="00677FE2" w:rsidRPr="006B22DA" w:rsidRDefault="00677FE2" w:rsidP="005D52DF">
            <w:pPr>
              <w:jc w:val="center"/>
              <w:rPr>
                <w:rFonts w:cs="Arial"/>
                <w:b/>
                <w:bCs/>
                <w:szCs w:val="20"/>
                <w:lang w:val="en-GB"/>
              </w:rPr>
            </w:pPr>
            <w:r w:rsidRPr="006B22DA">
              <w:rPr>
                <w:rFonts w:cs="Arial"/>
                <w:noProof/>
                <w:szCs w:val="20"/>
                <w:lang w:val="pl-PL" w:eastAsia="pl-PL"/>
              </w:rPr>
              <w:drawing>
                <wp:inline distT="0" distB="0" distL="0" distR="0">
                  <wp:extent cx="4675094" cy="3756993"/>
                  <wp:effectExtent l="0" t="0" r="0" b="0"/>
                  <wp:docPr id="37" name="Picture 37" descr="A group of objects on a table&#10;&#10;Description automatically generated with low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Picture 37" descr="A group of objects on a table&#10;&#10;Description automatically generated with low confidence"/>
                          <pic:cNvPicPr/>
                        </pic:nvPicPr>
                        <pic:blipFill rotWithShape="1"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 l="7119" r="6075" b="6994"/>
                          <a:stretch/>
                        </pic:blipFill>
                        <pic:spPr bwMode="auto">
                          <a:xfrm>
                            <a:off x="0" y="0"/>
                            <a:ext cx="4682430" cy="376288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5D52DF" w:rsidRPr="006B22DA" w:rsidRDefault="005D52DF" w:rsidP="00677FE2">
            <w:pPr>
              <w:rPr>
                <w:rFonts w:cs="Arial"/>
                <w:b/>
                <w:bCs/>
                <w:szCs w:val="20"/>
                <w:lang w:val="en-GB"/>
              </w:rPr>
            </w:pPr>
          </w:p>
          <w:p w:rsidR="005D52DF" w:rsidRPr="006B22DA" w:rsidRDefault="005D52DF" w:rsidP="00677FE2">
            <w:pPr>
              <w:rPr>
                <w:rFonts w:cs="Arial"/>
                <w:b/>
                <w:bCs/>
                <w:szCs w:val="20"/>
                <w:lang w:val="en-GB"/>
              </w:rPr>
            </w:pPr>
          </w:p>
          <w:p w:rsidR="000B2B1A" w:rsidRPr="006B22DA" w:rsidRDefault="000B2B1A" w:rsidP="00677FE2">
            <w:pPr>
              <w:rPr>
                <w:rFonts w:cs="Arial"/>
                <w:b/>
                <w:bCs/>
                <w:szCs w:val="20"/>
                <w:lang w:val="en-GB"/>
              </w:rPr>
            </w:pPr>
          </w:p>
          <w:p w:rsidR="000B2B1A" w:rsidRPr="006B22DA" w:rsidRDefault="000B2B1A" w:rsidP="00677FE2">
            <w:pPr>
              <w:rPr>
                <w:rFonts w:cs="Arial"/>
                <w:b/>
                <w:bCs/>
                <w:szCs w:val="20"/>
                <w:lang w:val="en-GB"/>
              </w:rPr>
            </w:pPr>
          </w:p>
          <w:p w:rsidR="000B2B1A" w:rsidRPr="006B22DA" w:rsidRDefault="000B2B1A" w:rsidP="00677FE2">
            <w:pPr>
              <w:rPr>
                <w:rFonts w:cs="Arial"/>
                <w:b/>
                <w:bCs/>
                <w:szCs w:val="20"/>
                <w:lang w:val="en-GB"/>
              </w:rPr>
            </w:pPr>
          </w:p>
          <w:p w:rsidR="000B2B1A" w:rsidRPr="006B22DA" w:rsidRDefault="000B2B1A" w:rsidP="00677FE2">
            <w:pPr>
              <w:rPr>
                <w:rFonts w:cs="Arial"/>
                <w:b/>
                <w:bCs/>
                <w:szCs w:val="20"/>
                <w:lang w:val="en-GB"/>
              </w:rPr>
            </w:pPr>
          </w:p>
          <w:p w:rsidR="000B2B1A" w:rsidRPr="006B22DA" w:rsidRDefault="000B2B1A" w:rsidP="00677FE2">
            <w:pPr>
              <w:rPr>
                <w:rFonts w:cs="Arial"/>
                <w:b/>
                <w:bCs/>
                <w:szCs w:val="20"/>
                <w:lang w:val="en-GB"/>
              </w:rPr>
            </w:pPr>
          </w:p>
          <w:p w:rsidR="000B2B1A" w:rsidRPr="006B22DA" w:rsidRDefault="000B2B1A" w:rsidP="00677FE2">
            <w:pPr>
              <w:rPr>
                <w:rFonts w:cs="Arial"/>
                <w:b/>
                <w:bCs/>
                <w:szCs w:val="20"/>
                <w:lang w:val="en-GB"/>
              </w:rPr>
            </w:pPr>
          </w:p>
          <w:p w:rsidR="000B2B1A" w:rsidRPr="006B22DA" w:rsidRDefault="000B2B1A" w:rsidP="00677FE2">
            <w:pPr>
              <w:rPr>
                <w:rFonts w:cs="Arial"/>
                <w:b/>
                <w:bCs/>
                <w:szCs w:val="20"/>
                <w:lang w:val="en-GB"/>
              </w:rPr>
            </w:pPr>
          </w:p>
          <w:p w:rsidR="00C25C33" w:rsidRPr="006B22DA" w:rsidRDefault="00C25C33" w:rsidP="00677FE2">
            <w:pPr>
              <w:rPr>
                <w:rFonts w:cs="Arial"/>
                <w:b/>
                <w:bCs/>
                <w:szCs w:val="20"/>
                <w:lang w:val="en-GB"/>
              </w:rPr>
            </w:pPr>
            <w:r w:rsidRPr="00C25C33">
              <w:rPr>
                <w:rFonts w:cs="Arial"/>
                <w:b/>
                <w:bCs/>
                <w:szCs w:val="20"/>
                <w:lang w:val="en-GB"/>
              </w:rPr>
              <w:lastRenderedPageBreak/>
              <w:t>Krok 18) Zamontuj mały wspornik na kamerze - użyj śrub z pudełka HuskyLens</w:t>
            </w:r>
          </w:p>
          <w:p w:rsidR="00677FE2" w:rsidRPr="006B22DA" w:rsidRDefault="00677FE2" w:rsidP="00677FE2">
            <w:pPr>
              <w:rPr>
                <w:rFonts w:cs="Arial"/>
                <w:szCs w:val="20"/>
                <w:lang w:val="en-GB"/>
              </w:rPr>
            </w:pPr>
            <w:r w:rsidRPr="006B22DA">
              <w:rPr>
                <w:rFonts w:cs="Arial"/>
                <w:noProof/>
                <w:szCs w:val="20"/>
                <w:lang w:val="pl-PL" w:eastAsia="pl-PL"/>
              </w:rPr>
              <w:drawing>
                <wp:inline distT="0" distB="0" distL="0" distR="0">
                  <wp:extent cx="2904565" cy="2503062"/>
                  <wp:effectExtent l="0" t="0" r="0" b="0"/>
                  <wp:docPr id="38" name="Picture 38" descr="A picture containing electronics, camera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Picture 38" descr="A picture containing electronics, camera&#10;&#10;Description automatically generated"/>
                          <pic:cNvPicPr/>
                        </pic:nvPicPr>
                        <pic:blipFill rotWithShape="1"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 l="35585" t="3754" r="1608" b="24084"/>
                          <a:stretch/>
                        </pic:blipFill>
                        <pic:spPr bwMode="auto">
                          <a:xfrm>
                            <a:off x="0" y="0"/>
                            <a:ext cx="2910462" cy="250814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6B22DA">
              <w:rPr>
                <w:rFonts w:cs="Arial"/>
                <w:noProof/>
                <w:szCs w:val="20"/>
                <w:lang w:val="pl-PL" w:eastAsia="pl-PL"/>
              </w:rPr>
              <w:drawing>
                <wp:inline distT="0" distB="0" distL="0" distR="0">
                  <wp:extent cx="2661588" cy="2501526"/>
                  <wp:effectExtent l="0" t="0" r="5715" b="0"/>
                  <wp:docPr id="39" name="Picture 39" descr="A picture containing hand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Picture 39" descr="A picture containing hand&#10;&#10;Description automatically generated"/>
                          <pic:cNvPicPr/>
                        </pic:nvPicPr>
                        <pic:blipFill rotWithShape="1"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 l="20648" t="14076" r="31086" b="25443"/>
                          <a:stretch/>
                        </pic:blipFill>
                        <pic:spPr bwMode="auto">
                          <a:xfrm>
                            <a:off x="0" y="0"/>
                            <a:ext cx="2668903" cy="250840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677FE2" w:rsidRPr="006B22DA" w:rsidRDefault="00677FE2" w:rsidP="00677FE2">
            <w:pPr>
              <w:rPr>
                <w:rFonts w:cs="Arial"/>
                <w:szCs w:val="20"/>
                <w:lang w:val="en-GB"/>
              </w:rPr>
            </w:pPr>
          </w:p>
          <w:p w:rsidR="00C25C33" w:rsidRPr="006B22DA" w:rsidRDefault="00C25C33" w:rsidP="00677FE2">
            <w:pPr>
              <w:rPr>
                <w:rFonts w:cs="Arial"/>
                <w:b/>
                <w:bCs/>
                <w:szCs w:val="20"/>
                <w:lang w:val="en-GB"/>
              </w:rPr>
            </w:pPr>
            <w:r w:rsidRPr="00C25C33">
              <w:rPr>
                <w:rFonts w:cs="Arial"/>
                <w:b/>
                <w:bCs/>
                <w:szCs w:val="20"/>
                <w:lang w:val="en-GB"/>
              </w:rPr>
              <w:t>Krok 19) Zamontuj większy wspornik kamery na obudowie robota</w:t>
            </w:r>
          </w:p>
          <w:p w:rsidR="00677FE2" w:rsidRPr="006B22DA" w:rsidRDefault="00677FE2" w:rsidP="00677FE2">
            <w:pPr>
              <w:rPr>
                <w:rFonts w:cs="Arial"/>
                <w:szCs w:val="20"/>
                <w:lang w:val="en-GB"/>
              </w:rPr>
            </w:pPr>
            <w:r w:rsidRPr="006B22DA">
              <w:rPr>
                <w:rFonts w:cs="Arial"/>
                <w:noProof/>
                <w:szCs w:val="20"/>
                <w:lang w:val="pl-PL" w:eastAsia="pl-PL"/>
              </w:rPr>
              <w:drawing>
                <wp:inline distT="0" distB="0" distL="0" distR="0">
                  <wp:extent cx="2895600" cy="2377048"/>
                  <wp:effectExtent l="0" t="0" r="0" b="4445"/>
                  <wp:docPr id="40" name="Picture 40" descr="A close-up of a circuit board&#10;&#10;Description automatically generated with low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Picture 40" descr="A close-up of a circuit board&#10;&#10;Description automatically generated with low confidence"/>
                          <pic:cNvPicPr/>
                        </pic:nvPicPr>
                        <pic:blipFill rotWithShape="1"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 l="23618" t="2188" r="22726" b="39087"/>
                          <a:stretch/>
                        </pic:blipFill>
                        <pic:spPr bwMode="auto">
                          <a:xfrm>
                            <a:off x="0" y="0"/>
                            <a:ext cx="2909019" cy="238806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6B22DA">
              <w:rPr>
                <w:rFonts w:cs="Arial"/>
                <w:noProof/>
                <w:szCs w:val="20"/>
                <w:lang w:val="pl-PL" w:eastAsia="pl-PL"/>
              </w:rPr>
              <w:drawing>
                <wp:inline distT="0" distB="0" distL="0" distR="0">
                  <wp:extent cx="2680447" cy="2388069"/>
                  <wp:effectExtent l="0" t="0" r="5715" b="0"/>
                  <wp:docPr id="41" name="Picture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Picture 41"/>
                          <pic:cNvPicPr/>
                        </pic:nvPicPr>
                        <pic:blipFill rotWithShape="1"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 l="20255" t="24817" r="20224" b="4484"/>
                          <a:stretch/>
                        </pic:blipFill>
                        <pic:spPr bwMode="auto">
                          <a:xfrm>
                            <a:off x="0" y="0"/>
                            <a:ext cx="2698836" cy="240445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5D52DF" w:rsidRPr="006B22DA" w:rsidRDefault="005D52DF" w:rsidP="00677FE2">
            <w:pPr>
              <w:rPr>
                <w:rFonts w:cs="Arial"/>
                <w:b/>
                <w:bCs/>
                <w:szCs w:val="20"/>
                <w:lang w:val="en-GB"/>
              </w:rPr>
            </w:pPr>
          </w:p>
          <w:p w:rsidR="00C25C33" w:rsidRPr="006B22DA" w:rsidRDefault="00C25C33" w:rsidP="00677FE2">
            <w:pPr>
              <w:rPr>
                <w:rFonts w:cs="Arial"/>
                <w:b/>
                <w:bCs/>
                <w:szCs w:val="20"/>
                <w:lang w:val="en-GB"/>
              </w:rPr>
            </w:pPr>
            <w:r w:rsidRPr="00C25C33">
              <w:rPr>
                <w:rFonts w:cs="Arial"/>
                <w:b/>
                <w:bCs/>
                <w:szCs w:val="20"/>
                <w:lang w:val="en-GB"/>
              </w:rPr>
              <w:t>Krok 20) ​​Połącz dwa wsporniki za pomocą śrub (niezbyt mocno) i podłącz kabel kamery</w:t>
            </w:r>
          </w:p>
          <w:p w:rsidR="00677FE2" w:rsidRPr="006B22DA" w:rsidRDefault="00677FE2" w:rsidP="00677FE2">
            <w:pPr>
              <w:rPr>
                <w:rFonts w:cs="Arial"/>
                <w:szCs w:val="20"/>
                <w:lang w:val="en-GB"/>
              </w:rPr>
            </w:pPr>
            <w:r w:rsidRPr="006B22DA">
              <w:rPr>
                <w:rFonts w:cs="Arial"/>
                <w:noProof/>
                <w:szCs w:val="20"/>
                <w:lang w:val="pl-PL" w:eastAsia="pl-PL"/>
              </w:rPr>
              <w:drawing>
                <wp:inline distT="0" distB="0" distL="0" distR="0">
                  <wp:extent cx="2874873" cy="2103755"/>
                  <wp:effectExtent l="0" t="0" r="1905" b="0"/>
                  <wp:docPr id="42" name="Picture 42" descr="A picture containing indoor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Picture 42" descr="A picture containing indoor&#10;&#10;Description automatically generated"/>
                          <pic:cNvPicPr/>
                        </pic:nvPicPr>
                        <pic:blipFill rotWithShape="1"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 r="49549" b="42737"/>
                          <a:stretch/>
                        </pic:blipFill>
                        <pic:spPr bwMode="auto">
                          <a:xfrm>
                            <a:off x="0" y="0"/>
                            <a:ext cx="2925361" cy="214070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6B22DA">
              <w:rPr>
                <w:rFonts w:cs="Arial"/>
                <w:noProof/>
                <w:szCs w:val="20"/>
                <w:lang w:val="pl-PL" w:eastAsia="pl-PL"/>
              </w:rPr>
              <w:drawing>
                <wp:inline distT="0" distB="0" distL="0" distR="0">
                  <wp:extent cx="2676525" cy="2096440"/>
                  <wp:effectExtent l="0" t="0" r="0" b="0"/>
                  <wp:docPr id="43" name="Picture 43" descr="A picture containing control panel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Picture 43" descr="A picture containing control panel&#10;&#10;Description automatically generated"/>
                          <pic:cNvPicPr/>
                        </pic:nvPicPr>
                        <pic:blipFill rotWithShape="1"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 l="20724" r="3412" b="12307"/>
                          <a:stretch/>
                        </pic:blipFill>
                        <pic:spPr bwMode="auto">
                          <a:xfrm>
                            <a:off x="0" y="0"/>
                            <a:ext cx="2746403" cy="215117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C25C33" w:rsidRPr="006B22DA" w:rsidRDefault="00C25C33" w:rsidP="00677FE2">
            <w:pPr>
              <w:rPr>
                <w:rFonts w:cs="Arial"/>
                <w:b/>
                <w:bCs/>
                <w:szCs w:val="20"/>
                <w:lang w:val="en-GB"/>
              </w:rPr>
            </w:pPr>
            <w:r w:rsidRPr="00C25C33">
              <w:rPr>
                <w:rFonts w:cs="Arial"/>
                <w:b/>
                <w:bCs/>
                <w:szCs w:val="20"/>
                <w:lang w:val="en-GB"/>
              </w:rPr>
              <w:t>Krok 21) Przeciągnij kabel kamery przez otwór</w:t>
            </w:r>
          </w:p>
          <w:p w:rsidR="00677FE2" w:rsidRPr="006B22DA" w:rsidRDefault="00677FE2" w:rsidP="009E2F3B">
            <w:pPr>
              <w:jc w:val="center"/>
              <w:rPr>
                <w:rFonts w:cs="Arial"/>
                <w:szCs w:val="20"/>
                <w:lang w:val="en-GB"/>
              </w:rPr>
            </w:pPr>
            <w:r w:rsidRPr="006B22DA">
              <w:rPr>
                <w:rFonts w:cs="Arial"/>
                <w:noProof/>
                <w:szCs w:val="20"/>
                <w:lang w:val="pl-PL" w:eastAsia="pl-PL"/>
              </w:rPr>
              <w:lastRenderedPageBreak/>
              <w:drawing>
                <wp:inline distT="0" distB="0" distL="0" distR="0">
                  <wp:extent cx="5365877" cy="2585701"/>
                  <wp:effectExtent l="0" t="0" r="6350" b="5715"/>
                  <wp:docPr id="44" name="Picture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Picture 44"/>
                          <pic:cNvPicPr/>
                        </pic:nvPicPr>
                        <pic:blipFill rotWithShape="1"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 t="40038" r="10815" b="-207"/>
                          <a:stretch/>
                        </pic:blipFill>
                        <pic:spPr bwMode="auto">
                          <a:xfrm>
                            <a:off x="0" y="0"/>
                            <a:ext cx="5392110" cy="259834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677FE2" w:rsidRPr="006B22DA" w:rsidRDefault="00677FE2" w:rsidP="00677FE2">
            <w:pPr>
              <w:rPr>
                <w:rFonts w:cs="Arial"/>
                <w:szCs w:val="20"/>
                <w:lang w:val="en-GB"/>
              </w:rPr>
            </w:pPr>
          </w:p>
          <w:p w:rsidR="00C25C33" w:rsidRPr="006B22DA" w:rsidRDefault="00C25C33" w:rsidP="00677FE2">
            <w:pPr>
              <w:rPr>
                <w:rFonts w:cs="Arial"/>
                <w:b/>
                <w:bCs/>
                <w:szCs w:val="20"/>
                <w:lang w:val="en-GB"/>
              </w:rPr>
            </w:pPr>
            <w:r w:rsidRPr="00C25C33">
              <w:rPr>
                <w:rFonts w:cs="Arial"/>
                <w:b/>
                <w:bCs/>
                <w:szCs w:val="20"/>
                <w:lang w:val="en-GB"/>
              </w:rPr>
              <w:t>Krok 22) Odwróć robota i przeciągnij kabel kamery przez otwory, jak na poniższym obrazku</w:t>
            </w:r>
          </w:p>
          <w:p w:rsidR="00677FE2" w:rsidRPr="006B22DA" w:rsidRDefault="00677FE2" w:rsidP="009E2F3B">
            <w:pPr>
              <w:jc w:val="center"/>
              <w:rPr>
                <w:rFonts w:cs="Arial"/>
                <w:szCs w:val="20"/>
                <w:lang w:val="en-GB"/>
              </w:rPr>
            </w:pPr>
            <w:r w:rsidRPr="006B22DA">
              <w:rPr>
                <w:rFonts w:cs="Arial"/>
                <w:noProof/>
                <w:szCs w:val="20"/>
                <w:lang w:val="pl-PL" w:eastAsia="pl-PL"/>
              </w:rPr>
              <w:drawing>
                <wp:inline distT="0" distB="0" distL="0" distR="0">
                  <wp:extent cx="5369356" cy="2645399"/>
                  <wp:effectExtent l="0" t="0" r="3175" b="3175"/>
                  <wp:docPr id="45" name="Pictur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Picture 45"/>
                          <pic:cNvPicPr/>
                        </pic:nvPicPr>
                        <pic:blipFill rotWithShape="1"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 t="13243" b="21071"/>
                          <a:stretch/>
                        </pic:blipFill>
                        <pic:spPr bwMode="auto">
                          <a:xfrm>
                            <a:off x="0" y="0"/>
                            <a:ext cx="5384302" cy="265276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9E2F3B" w:rsidRPr="006B22DA" w:rsidRDefault="009E2F3B" w:rsidP="00677FE2">
            <w:pPr>
              <w:rPr>
                <w:rFonts w:cs="Arial"/>
                <w:b/>
                <w:bCs/>
                <w:szCs w:val="20"/>
                <w:lang w:val="en-GB"/>
              </w:rPr>
            </w:pPr>
          </w:p>
          <w:p w:rsidR="00C25C33" w:rsidRPr="00C25C33" w:rsidRDefault="00C25C33" w:rsidP="00C25C33">
            <w:pPr>
              <w:rPr>
                <w:rFonts w:cs="Arial"/>
                <w:b/>
                <w:bCs/>
                <w:szCs w:val="20"/>
                <w:lang w:val="en-GB"/>
              </w:rPr>
            </w:pPr>
            <w:r>
              <w:rPr>
                <w:rFonts w:cs="Arial"/>
                <w:b/>
                <w:bCs/>
                <w:szCs w:val="20"/>
                <w:lang w:val="en-GB"/>
              </w:rPr>
              <w:t>Krok 23) Podłącz przewody mostkujace (jumpery)</w:t>
            </w:r>
            <w:r w:rsidRPr="00C25C33">
              <w:rPr>
                <w:rFonts w:cs="Arial"/>
                <w:b/>
                <w:bCs/>
                <w:szCs w:val="20"/>
                <w:lang w:val="en-GB"/>
              </w:rPr>
              <w:t xml:space="preserve"> do kab</w:t>
            </w:r>
            <w:r>
              <w:rPr>
                <w:rFonts w:cs="Arial"/>
                <w:b/>
                <w:bCs/>
                <w:szCs w:val="20"/>
                <w:lang w:val="en-GB"/>
              </w:rPr>
              <w:t>la kamery - dopasuj kolor jumperów</w:t>
            </w:r>
          </w:p>
          <w:p w:rsidR="00C25C33" w:rsidRPr="00C25C33" w:rsidRDefault="00C25C33" w:rsidP="00C25C33">
            <w:pPr>
              <w:rPr>
                <w:rFonts w:cs="Arial"/>
                <w:szCs w:val="20"/>
                <w:lang w:val="en-GB"/>
              </w:rPr>
            </w:pPr>
            <w:r w:rsidRPr="00C25C33">
              <w:rPr>
                <w:rFonts w:cs="Arial"/>
                <w:bCs/>
                <w:szCs w:val="20"/>
                <w:lang w:val="en-GB"/>
              </w:rPr>
              <w:t>Napraw połączenia za pomocą taśmy izolacyjnej.</w:t>
            </w:r>
          </w:p>
          <w:p w:rsidR="00677FE2" w:rsidRPr="006B22DA" w:rsidRDefault="00677FE2" w:rsidP="00677FE2">
            <w:pPr>
              <w:rPr>
                <w:rFonts w:cs="Arial"/>
                <w:szCs w:val="20"/>
                <w:lang w:val="en-GB"/>
              </w:rPr>
            </w:pPr>
            <w:r w:rsidRPr="006B22DA">
              <w:rPr>
                <w:rFonts w:cs="Arial"/>
                <w:noProof/>
                <w:szCs w:val="20"/>
                <w:lang w:val="pl-PL" w:eastAsia="pl-PL"/>
              </w:rPr>
              <w:drawing>
                <wp:inline distT="0" distB="0" distL="0" distR="0">
                  <wp:extent cx="2860244" cy="1817370"/>
                  <wp:effectExtent l="0" t="0" r="0" b="0"/>
                  <wp:docPr id="46" name="Pictur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Picture 46"/>
                          <pic:cNvPicPr/>
                        </pic:nvPicPr>
                        <pic:blipFill rotWithShape="1">
                          <a:blip r:embed="rId69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 l="30423" t="40296" b="12539"/>
                          <a:stretch/>
                        </pic:blipFill>
                        <pic:spPr bwMode="auto">
                          <a:xfrm>
                            <a:off x="0" y="0"/>
                            <a:ext cx="2911506" cy="184994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6B22DA">
              <w:rPr>
                <w:rFonts w:cs="Arial"/>
                <w:noProof/>
                <w:szCs w:val="20"/>
                <w:lang w:val="pl-PL" w:eastAsia="pl-PL"/>
              </w:rPr>
              <w:drawing>
                <wp:inline distT="0" distB="0" distL="0" distR="0">
                  <wp:extent cx="2589052" cy="1820189"/>
                  <wp:effectExtent l="0" t="0" r="1905" b="8890"/>
                  <wp:docPr id="47" name="Picture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Picture 47"/>
                          <pic:cNvPicPr/>
                        </pic:nvPicPr>
                        <pic:blipFill rotWithShape="1"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 l="17128" t="20645" r="29445" b="6872"/>
                          <a:stretch/>
                        </pic:blipFill>
                        <pic:spPr bwMode="auto">
                          <a:xfrm>
                            <a:off x="0" y="0"/>
                            <a:ext cx="2630514" cy="18493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677FE2" w:rsidRPr="006B22DA" w:rsidRDefault="00677FE2" w:rsidP="00677FE2">
            <w:pPr>
              <w:rPr>
                <w:rFonts w:cs="Arial"/>
                <w:b/>
                <w:bCs/>
                <w:szCs w:val="20"/>
                <w:lang w:val="en-GB"/>
              </w:rPr>
            </w:pPr>
            <w:r w:rsidRPr="006B22DA">
              <w:rPr>
                <w:rFonts w:cs="Arial"/>
                <w:b/>
                <w:bCs/>
                <w:szCs w:val="20"/>
                <w:lang w:val="en-GB"/>
              </w:rPr>
              <w:br w:type="page"/>
            </w:r>
          </w:p>
          <w:p w:rsidR="00C25C33" w:rsidRPr="00C25C33" w:rsidRDefault="00C25C33" w:rsidP="00C25C33">
            <w:pPr>
              <w:rPr>
                <w:rFonts w:cs="Arial"/>
                <w:b/>
                <w:szCs w:val="20"/>
                <w:lang w:val="en-GB"/>
              </w:rPr>
            </w:pPr>
            <w:r w:rsidRPr="00C25C33">
              <w:rPr>
                <w:rFonts w:cs="Arial"/>
                <w:b/>
                <w:szCs w:val="20"/>
                <w:lang w:val="en-GB"/>
              </w:rPr>
              <w:t>Krok 24) Włóż przewody mostkujące zasilania (power jumpers) oraz przewody I2C do pinów tarczy silnikowej.</w:t>
            </w:r>
          </w:p>
          <w:p w:rsidR="00C25C33" w:rsidRPr="00C25C33" w:rsidRDefault="00C25C33" w:rsidP="00C25C33">
            <w:pPr>
              <w:rPr>
                <w:rFonts w:cs="Arial"/>
                <w:szCs w:val="20"/>
                <w:lang w:val="en-GB"/>
              </w:rPr>
            </w:pPr>
            <w:r w:rsidRPr="00C25C33">
              <w:rPr>
                <w:rFonts w:cs="Arial"/>
                <w:szCs w:val="20"/>
                <w:lang w:val="en-GB"/>
              </w:rPr>
              <w:lastRenderedPageBreak/>
              <w:t>Czerwony przewód do pinu 5V, czarny do pinu GND, niebieski do pinu SCL i zielony do pinu SDA.</w:t>
            </w:r>
          </w:p>
          <w:p w:rsidR="00C25C33" w:rsidRPr="00C25C33" w:rsidRDefault="00C25C33" w:rsidP="00C25C33">
            <w:pPr>
              <w:rPr>
                <w:rFonts w:cs="Arial"/>
                <w:szCs w:val="20"/>
                <w:lang w:val="en-GB"/>
              </w:rPr>
            </w:pPr>
          </w:p>
          <w:p w:rsidR="00C25C33" w:rsidRPr="006B22DA" w:rsidRDefault="00C25C33" w:rsidP="00677FE2">
            <w:pPr>
              <w:rPr>
                <w:rFonts w:cs="Arial"/>
                <w:szCs w:val="20"/>
                <w:lang w:val="en-GB"/>
              </w:rPr>
            </w:pPr>
          </w:p>
          <w:p w:rsidR="00677FE2" w:rsidRPr="006B22DA" w:rsidRDefault="00677FE2" w:rsidP="00677FE2">
            <w:pPr>
              <w:rPr>
                <w:rFonts w:cs="Arial"/>
                <w:b/>
                <w:bCs/>
                <w:szCs w:val="20"/>
                <w:lang w:val="en-GB"/>
              </w:rPr>
            </w:pPr>
            <w:r w:rsidRPr="006B22DA">
              <w:rPr>
                <w:rFonts w:cs="Arial"/>
                <w:b/>
                <w:bCs/>
                <w:noProof/>
                <w:szCs w:val="20"/>
                <w:lang w:val="pl-PL" w:eastAsia="pl-PL"/>
              </w:rPr>
              <w:drawing>
                <wp:inline distT="0" distB="0" distL="0" distR="0">
                  <wp:extent cx="2928901" cy="2280882"/>
                  <wp:effectExtent l="0" t="0" r="5080" b="5715"/>
                  <wp:docPr id="48" name="Picture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Picture 48"/>
                          <pic:cNvPicPr/>
                        </pic:nvPicPr>
                        <pic:blipFill rotWithShape="1"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 l="18378" t="17517" r="19056" b="17524"/>
                          <a:stretch/>
                        </pic:blipFill>
                        <pic:spPr bwMode="auto">
                          <a:xfrm>
                            <a:off x="0" y="0"/>
                            <a:ext cx="2939952" cy="228948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6B22DA">
              <w:rPr>
                <w:rFonts w:cs="Arial"/>
                <w:b/>
                <w:bCs/>
                <w:noProof/>
                <w:szCs w:val="20"/>
                <w:lang w:val="pl-PL" w:eastAsia="pl-PL"/>
              </w:rPr>
              <w:drawing>
                <wp:inline distT="0" distB="0" distL="0" distR="0">
                  <wp:extent cx="2636476" cy="2278753"/>
                  <wp:effectExtent l="0" t="0" r="0" b="7620"/>
                  <wp:docPr id="49" name="Picture 49" descr="A picture containing electronics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Picture 49" descr="A picture containing electronics&#10;&#10;Description automatically generated"/>
                          <pic:cNvPicPr/>
                        </pic:nvPicPr>
                        <pic:blipFill rotWithShape="1"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 l="13921" t="16578" r="27259" b="15641"/>
                          <a:stretch/>
                        </pic:blipFill>
                        <pic:spPr bwMode="auto">
                          <a:xfrm>
                            <a:off x="0" y="0"/>
                            <a:ext cx="2648993" cy="228957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9E2F3B" w:rsidRPr="006B22DA" w:rsidRDefault="009E2F3B" w:rsidP="00677FE2">
            <w:pPr>
              <w:rPr>
                <w:rFonts w:cs="Arial"/>
                <w:b/>
                <w:bCs/>
                <w:szCs w:val="20"/>
                <w:lang w:val="en-GB"/>
              </w:rPr>
            </w:pPr>
          </w:p>
          <w:p w:rsidR="001648A9" w:rsidRPr="006B22DA" w:rsidRDefault="001648A9" w:rsidP="00677FE2">
            <w:pPr>
              <w:rPr>
                <w:rFonts w:cs="Arial"/>
                <w:b/>
                <w:bCs/>
                <w:szCs w:val="20"/>
                <w:lang w:val="en-GB"/>
              </w:rPr>
            </w:pPr>
          </w:p>
          <w:p w:rsidR="00C25C33" w:rsidRPr="00C25C33" w:rsidRDefault="00C25C33" w:rsidP="00C25C33">
            <w:pPr>
              <w:rPr>
                <w:rFonts w:cs="Arial"/>
                <w:b/>
                <w:bCs/>
                <w:szCs w:val="20"/>
                <w:lang w:val="en-GB"/>
              </w:rPr>
            </w:pPr>
            <w:r w:rsidRPr="00C25C33">
              <w:rPr>
                <w:rFonts w:cs="Arial"/>
                <w:b/>
                <w:bCs/>
                <w:szCs w:val="20"/>
                <w:lang w:val="en-GB"/>
              </w:rPr>
              <w:t>Krok 25) Umieść baterie w obu uchwytach</w:t>
            </w:r>
          </w:p>
          <w:p w:rsidR="00C25C33" w:rsidRPr="00C25C33" w:rsidRDefault="00C25C33" w:rsidP="00C25C33">
            <w:pPr>
              <w:jc w:val="left"/>
              <w:rPr>
                <w:rFonts w:cs="Arial"/>
                <w:szCs w:val="20"/>
                <w:lang w:val="en-GB"/>
              </w:rPr>
            </w:pPr>
            <w:r w:rsidRPr="00C25C33">
              <w:rPr>
                <w:rFonts w:cs="Arial"/>
                <w:bCs/>
                <w:szCs w:val="20"/>
                <w:lang w:val="en-GB"/>
              </w:rPr>
              <w:t>Użyj 2 napinaczy kabli, aby zamocować górne i dolne uchwyty baterii (nie za mocno — górny uchwyt powinien być w stanie poruszać się w przód iw tył)</w:t>
            </w:r>
          </w:p>
          <w:p w:rsidR="00677FE2" w:rsidRPr="006B22DA" w:rsidRDefault="00677FE2" w:rsidP="009E2F3B">
            <w:pPr>
              <w:jc w:val="center"/>
              <w:rPr>
                <w:rFonts w:cs="Arial"/>
                <w:b/>
                <w:bCs/>
                <w:szCs w:val="20"/>
                <w:lang w:val="en-GB"/>
              </w:rPr>
            </w:pPr>
            <w:r w:rsidRPr="006B22DA">
              <w:rPr>
                <w:rFonts w:cs="Arial"/>
                <w:b/>
                <w:bCs/>
                <w:noProof/>
                <w:szCs w:val="20"/>
                <w:lang w:val="pl-PL" w:eastAsia="pl-PL"/>
              </w:rPr>
              <w:drawing>
                <wp:inline distT="0" distB="0" distL="0" distR="0">
                  <wp:extent cx="5471602" cy="4008730"/>
                  <wp:effectExtent l="0" t="0" r="0" b="0"/>
                  <wp:docPr id="50" name="Picture 50" descr="A picture containing tex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Picture 50" descr="A picture containing text&#10;&#10;Description automatically generated"/>
                          <pic:cNvPicPr/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92837" cy="40242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F1371" w:rsidRPr="006B22DA" w:rsidRDefault="007F1371" w:rsidP="00677FE2">
            <w:pPr>
              <w:rPr>
                <w:rFonts w:cs="Arial"/>
                <w:b/>
                <w:bCs/>
                <w:szCs w:val="20"/>
                <w:lang w:val="en-GB"/>
              </w:rPr>
            </w:pPr>
          </w:p>
          <w:p w:rsidR="0057108A" w:rsidRPr="006B22DA" w:rsidRDefault="0057108A" w:rsidP="00677FE2">
            <w:pPr>
              <w:rPr>
                <w:rFonts w:cs="Arial"/>
                <w:b/>
                <w:bCs/>
                <w:szCs w:val="20"/>
                <w:lang w:val="en-GB"/>
              </w:rPr>
            </w:pPr>
          </w:p>
          <w:p w:rsidR="0057108A" w:rsidRPr="006B22DA" w:rsidRDefault="0057108A" w:rsidP="00677FE2">
            <w:pPr>
              <w:rPr>
                <w:rFonts w:cs="Arial"/>
                <w:b/>
                <w:bCs/>
                <w:szCs w:val="20"/>
                <w:lang w:val="en-GB"/>
              </w:rPr>
            </w:pPr>
          </w:p>
          <w:p w:rsidR="0057108A" w:rsidRPr="006B22DA" w:rsidRDefault="0057108A" w:rsidP="00677FE2">
            <w:pPr>
              <w:rPr>
                <w:rFonts w:cs="Arial"/>
                <w:b/>
                <w:bCs/>
                <w:szCs w:val="20"/>
                <w:lang w:val="en-GB"/>
              </w:rPr>
            </w:pPr>
          </w:p>
          <w:p w:rsidR="0057108A" w:rsidRPr="006B22DA" w:rsidRDefault="0057108A" w:rsidP="00677FE2">
            <w:pPr>
              <w:rPr>
                <w:rFonts w:cs="Arial"/>
                <w:b/>
                <w:bCs/>
                <w:szCs w:val="20"/>
                <w:lang w:val="en-GB"/>
              </w:rPr>
            </w:pPr>
          </w:p>
          <w:p w:rsidR="00C91F80" w:rsidRPr="006B22DA" w:rsidRDefault="00C91F80" w:rsidP="00677FE2">
            <w:pPr>
              <w:rPr>
                <w:rFonts w:cs="Arial"/>
                <w:b/>
                <w:bCs/>
                <w:szCs w:val="20"/>
                <w:lang w:val="en-GB"/>
              </w:rPr>
            </w:pPr>
            <w:r w:rsidRPr="00C91F80">
              <w:rPr>
                <w:rFonts w:cs="Arial"/>
                <w:b/>
                <w:bCs/>
                <w:szCs w:val="20"/>
                <w:lang w:val="en-GB"/>
              </w:rPr>
              <w:lastRenderedPageBreak/>
              <w:t>Krok 26) Włącz przełącznik - jeśli działa zgodnie z oczekiwaniami - kamera HuskyLens również się włączy.</w:t>
            </w:r>
          </w:p>
          <w:p w:rsidR="009E2F3B" w:rsidRPr="006B22DA" w:rsidRDefault="00677FE2" w:rsidP="001648A9">
            <w:pPr>
              <w:jc w:val="center"/>
              <w:rPr>
                <w:rFonts w:cs="Arial"/>
                <w:szCs w:val="20"/>
                <w:lang w:val="en-GB"/>
              </w:rPr>
            </w:pPr>
            <w:r w:rsidRPr="006B22DA">
              <w:rPr>
                <w:rFonts w:cs="Arial"/>
                <w:b/>
                <w:bCs/>
                <w:noProof/>
                <w:szCs w:val="20"/>
                <w:lang w:val="pl-PL" w:eastAsia="pl-PL"/>
              </w:rPr>
              <w:drawing>
                <wp:inline distT="0" distB="0" distL="0" distR="0">
                  <wp:extent cx="5501197" cy="3035808"/>
                  <wp:effectExtent l="0" t="0" r="4445" b="0"/>
                  <wp:docPr id="51" name="Picture 51" descr="A picture containing electronics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Picture 51" descr="A picture containing electronics&#10;&#10;Description automatically generated"/>
                          <pic:cNvPicPr/>
                        </pic:nvPicPr>
                        <pic:blipFill rotWithShape="1"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 l="3988" t="12512" b="13447"/>
                          <a:stretch/>
                        </pic:blipFill>
                        <pic:spPr bwMode="auto">
                          <a:xfrm>
                            <a:off x="0" y="0"/>
                            <a:ext cx="5517898" cy="30450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6B22DA">
              <w:rPr>
                <w:rFonts w:cs="Arial"/>
                <w:b/>
                <w:bCs/>
                <w:szCs w:val="20"/>
                <w:lang w:val="en-GB"/>
              </w:rPr>
              <w:br/>
            </w:r>
            <w:r w:rsidRPr="006B22DA">
              <w:rPr>
                <w:rFonts w:cs="Arial"/>
                <w:b/>
                <w:bCs/>
                <w:szCs w:val="20"/>
                <w:lang w:val="en-GB"/>
              </w:rPr>
              <w:br/>
            </w:r>
          </w:p>
          <w:p w:rsidR="00291C5F" w:rsidRPr="006B22DA" w:rsidRDefault="00C91F80" w:rsidP="009E2F3B">
            <w:pPr>
              <w:jc w:val="left"/>
              <w:rPr>
                <w:rFonts w:cs="Arial"/>
                <w:szCs w:val="20"/>
                <w:lang w:val="en-GB"/>
              </w:rPr>
            </w:pPr>
            <w:r w:rsidRPr="00C91F80">
              <w:rPr>
                <w:rFonts w:cs="Arial"/>
                <w:szCs w:val="20"/>
                <w:lang w:val="en-GB"/>
              </w:rPr>
              <w:t>Teraz zmontowaliśmy naszego ARTIEbota i jesteśmy gotowi do zaprogramowania naszego robota, aby zobaczyć go w akcji.</w:t>
            </w:r>
          </w:p>
        </w:tc>
      </w:tr>
      <w:tr w:rsidR="00BD5282" w:rsidRPr="00F72368" w:rsidTr="004B0C0D">
        <w:trPr>
          <w:trHeight w:val="210"/>
        </w:trPr>
        <w:tc>
          <w:tcPr>
            <w:tcW w:w="5000" w:type="pct"/>
            <w:tcBorders>
              <w:top w:val="nil"/>
              <w:bottom w:val="single" w:sz="4" w:space="0" w:color="auto"/>
            </w:tcBorders>
          </w:tcPr>
          <w:p w:rsidR="00C40D07" w:rsidRPr="006B22DA" w:rsidRDefault="00C40D07" w:rsidP="00652B04">
            <w:pPr>
              <w:pStyle w:val="p2"/>
              <w:rPr>
                <w:bCs/>
                <w:color w:val="000000"/>
                <w:szCs w:val="20"/>
                <w:lang w:val="en-GB"/>
              </w:rPr>
            </w:pPr>
          </w:p>
        </w:tc>
      </w:tr>
      <w:tr w:rsidR="00BD5282" w:rsidRPr="00F72368" w:rsidTr="00EA37C8">
        <w:trPr>
          <w:trHeight w:val="3177"/>
        </w:trPr>
        <w:tc>
          <w:tcPr>
            <w:tcW w:w="5000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06FF8" w:rsidRDefault="00006FF8" w:rsidP="00006FF8">
            <w:pPr>
              <w:jc w:val="center"/>
              <w:rPr>
                <w:b/>
                <w:lang w:val="en-GB"/>
              </w:rPr>
            </w:pPr>
            <w:r>
              <w:rPr>
                <w:b/>
                <w:color w:val="323E4F" w:themeColor="text2" w:themeShade="BF"/>
              </w:rPr>
              <w:t>PODSUMOWANIE</w:t>
            </w:r>
            <w:r w:rsidRPr="004B3B00">
              <w:rPr>
                <w:b/>
                <w:lang w:val="en-GB"/>
              </w:rPr>
              <w:t xml:space="preserve"> </w:t>
            </w:r>
          </w:p>
          <w:p w:rsidR="001413C5" w:rsidRDefault="00006FF8" w:rsidP="004B0C0D">
            <w:pPr>
              <w:jc w:val="left"/>
              <w:rPr>
                <w:rFonts w:cs="Arial"/>
                <w:szCs w:val="20"/>
                <w:lang w:val="en-GB"/>
              </w:rPr>
            </w:pPr>
            <w:r>
              <w:rPr>
                <w:rFonts w:cs="Arial"/>
                <w:szCs w:val="20"/>
                <w:lang w:val="en-GB"/>
              </w:rPr>
              <w:t xml:space="preserve">Przedyskutujcie różnice i podobieństwa pomiędzy </w:t>
            </w:r>
            <w:r w:rsidR="004B0C0D" w:rsidRPr="006B22DA">
              <w:rPr>
                <w:rFonts w:cs="Arial"/>
                <w:szCs w:val="20"/>
                <w:lang w:val="en-GB"/>
              </w:rPr>
              <w:t>ARTIEbot</w:t>
            </w:r>
            <w:r>
              <w:rPr>
                <w:rFonts w:cs="Arial"/>
                <w:szCs w:val="20"/>
                <w:lang w:val="en-GB"/>
              </w:rPr>
              <w:t xml:space="preserve">em a </w:t>
            </w:r>
            <w:r w:rsidR="004B0C0D" w:rsidRPr="006B22DA">
              <w:rPr>
                <w:rFonts w:cs="Arial"/>
                <w:szCs w:val="20"/>
                <w:lang w:val="en-GB"/>
              </w:rPr>
              <w:t>Maqueen Plus.</w:t>
            </w:r>
          </w:p>
          <w:p w:rsidR="00006FF8" w:rsidRPr="006B22DA" w:rsidRDefault="00006FF8" w:rsidP="004B0C0D">
            <w:pPr>
              <w:jc w:val="left"/>
              <w:rPr>
                <w:rFonts w:cs="Arial"/>
                <w:szCs w:val="20"/>
                <w:lang w:val="en-GB"/>
              </w:rPr>
            </w:pPr>
          </w:p>
          <w:p w:rsidR="00035EB4" w:rsidRPr="00F72368" w:rsidRDefault="00035EB4" w:rsidP="00035EB4">
            <w:pPr>
              <w:rPr>
                <w:lang w:val="en-GB"/>
              </w:rPr>
            </w:pPr>
          </w:p>
          <w:p w:rsidR="006E12F4" w:rsidRPr="00A11E35" w:rsidRDefault="006E12F4" w:rsidP="006E12F4">
            <w:pPr>
              <w:jc w:val="left"/>
              <w:rPr>
                <w:lang w:val="en-US"/>
              </w:rPr>
            </w:pPr>
            <w:r w:rsidRPr="006B072C">
              <w:rPr>
                <w:lang w:val="en-GB"/>
              </w:rPr>
              <w:t xml:space="preserve">Opracuj tabelę K.W.L. (Know, Want, Learned) ze swoimi uczniami. </w:t>
            </w:r>
          </w:p>
          <w:tbl>
            <w:tblPr>
              <w:tblStyle w:val="Tabela-Siatka"/>
              <w:tblW w:w="0" w:type="auto"/>
              <w:tblLook w:val="04A0"/>
            </w:tblPr>
            <w:tblGrid>
              <w:gridCol w:w="2903"/>
              <w:gridCol w:w="2904"/>
              <w:gridCol w:w="2904"/>
            </w:tblGrid>
            <w:tr w:rsidR="006E12F4" w:rsidRPr="006514B7" w:rsidTr="0079412F">
              <w:trPr>
                <w:trHeight w:val="449"/>
              </w:trPr>
              <w:tc>
                <w:tcPr>
                  <w:tcW w:w="2903" w:type="dxa"/>
                </w:tcPr>
                <w:p w:rsidR="006E12F4" w:rsidRDefault="006E12F4" w:rsidP="0079412F">
                  <w:pPr>
                    <w:jc w:val="center"/>
                  </w:pPr>
                  <w:r w:rsidRPr="0099600A">
                    <w:t>Co wiem</w:t>
                  </w:r>
                </w:p>
              </w:tc>
              <w:tc>
                <w:tcPr>
                  <w:tcW w:w="2904" w:type="dxa"/>
                </w:tcPr>
                <w:p w:rsidR="006E12F4" w:rsidRDefault="006E12F4" w:rsidP="0079412F">
                  <w:pPr>
                    <w:jc w:val="center"/>
                  </w:pPr>
                  <w:r w:rsidRPr="0099600A">
                    <w:t>Co chcę wiedzieć</w:t>
                  </w:r>
                </w:p>
              </w:tc>
              <w:tc>
                <w:tcPr>
                  <w:tcW w:w="2904" w:type="dxa"/>
                </w:tcPr>
                <w:p w:rsidR="006E12F4" w:rsidRDefault="006E12F4" w:rsidP="0079412F">
                  <w:pPr>
                    <w:jc w:val="center"/>
                  </w:pPr>
                  <w:r w:rsidRPr="0099600A">
                    <w:t>Czego się nauczyłem</w:t>
                  </w:r>
                  <w:r>
                    <w:t>/nauczyłam</w:t>
                  </w:r>
                </w:p>
              </w:tc>
            </w:tr>
          </w:tbl>
          <w:p w:rsidR="00035EB4" w:rsidRPr="006B22DA" w:rsidRDefault="00035EB4" w:rsidP="004B0C0D">
            <w:pPr>
              <w:jc w:val="left"/>
              <w:rPr>
                <w:rFonts w:cs="Arial"/>
                <w:szCs w:val="20"/>
                <w:lang w:val="en-GB"/>
              </w:rPr>
            </w:pPr>
          </w:p>
        </w:tc>
      </w:tr>
    </w:tbl>
    <w:p w:rsidR="009976FF" w:rsidRPr="006B22DA" w:rsidRDefault="009976FF">
      <w:pPr>
        <w:rPr>
          <w:szCs w:val="20"/>
          <w:lang w:val="en-GB"/>
        </w:rPr>
      </w:pPr>
    </w:p>
    <w:p w:rsidR="00565E69" w:rsidRPr="006B22DA" w:rsidRDefault="00565E69">
      <w:pPr>
        <w:rPr>
          <w:szCs w:val="20"/>
          <w:lang w:val="en-GB"/>
        </w:rPr>
      </w:pPr>
    </w:p>
    <w:p w:rsidR="00FE6368" w:rsidRPr="006B22DA" w:rsidRDefault="00FE6368">
      <w:pPr>
        <w:rPr>
          <w:szCs w:val="20"/>
          <w:lang w:val="en-GB"/>
        </w:rPr>
      </w:pPr>
    </w:p>
    <w:tbl>
      <w:tblPr>
        <w:tblW w:w="4952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CellMar>
          <w:top w:w="113" w:type="dxa"/>
          <w:bottom w:w="113" w:type="dxa"/>
        </w:tblCellMar>
        <w:tblLook w:val="01E0"/>
      </w:tblPr>
      <w:tblGrid>
        <w:gridCol w:w="5774"/>
        <w:gridCol w:w="3423"/>
      </w:tblGrid>
      <w:tr w:rsidR="00006FF8" w:rsidRPr="00F72368" w:rsidTr="00FE0B58">
        <w:trPr>
          <w:trHeight w:val="248"/>
        </w:trPr>
        <w:tc>
          <w:tcPr>
            <w:tcW w:w="3139" w:type="pct"/>
          </w:tcPr>
          <w:p w:rsidR="00006FF8" w:rsidRPr="00C3469A" w:rsidRDefault="00006FF8" w:rsidP="007941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/>
                <w:b/>
                <w:i/>
                <w:color w:val="000000"/>
                <w:szCs w:val="20"/>
                <w:lang w:val="en-US"/>
              </w:rPr>
            </w:pPr>
            <w:r w:rsidRPr="00B00B30">
              <w:rPr>
                <w:rFonts w:eastAsia="Calibri"/>
                <w:b/>
                <w:i/>
                <w:color w:val="000000"/>
                <w:szCs w:val="20"/>
                <w:lang w:val="en-US"/>
              </w:rPr>
              <w:t>Met</w:t>
            </w:r>
            <w:r>
              <w:rPr>
                <w:rFonts w:eastAsia="Calibri"/>
                <w:b/>
                <w:i/>
                <w:color w:val="000000"/>
                <w:szCs w:val="20"/>
                <w:lang w:val="en-US"/>
              </w:rPr>
              <w:t>ody</w:t>
            </w:r>
          </w:p>
        </w:tc>
        <w:tc>
          <w:tcPr>
            <w:tcW w:w="1861" w:type="pct"/>
          </w:tcPr>
          <w:p w:rsidR="00006FF8" w:rsidRPr="00B00B30" w:rsidRDefault="00006FF8" w:rsidP="007941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/>
                <w:b/>
                <w:i/>
                <w:color w:val="000000"/>
                <w:szCs w:val="20"/>
                <w:lang w:val="en-US"/>
              </w:rPr>
            </w:pPr>
            <w:r>
              <w:rPr>
                <w:rFonts w:eastAsia="Calibri"/>
                <w:b/>
                <w:i/>
                <w:color w:val="000000"/>
                <w:szCs w:val="20"/>
                <w:lang w:val="en-US"/>
              </w:rPr>
              <w:t>Formy pracy</w:t>
            </w:r>
          </w:p>
        </w:tc>
      </w:tr>
      <w:tr w:rsidR="00006FF8" w:rsidRPr="00F72368" w:rsidTr="00FE0B58">
        <w:trPr>
          <w:trHeight w:val="558"/>
        </w:trPr>
        <w:tc>
          <w:tcPr>
            <w:tcW w:w="3139" w:type="pct"/>
          </w:tcPr>
          <w:p w:rsidR="00006FF8" w:rsidRPr="002D5689" w:rsidRDefault="00006FF8" w:rsidP="0079412F">
            <w:pPr>
              <w:ind w:left="239" w:hanging="239"/>
              <w:jc w:val="left"/>
              <w:rPr>
                <w:rFonts w:asciiTheme="minorHAnsi" w:hAnsiTheme="minorHAnsi" w:cstheme="minorHAnsi"/>
                <w:b/>
                <w:i/>
                <w:color w:val="323E4F"/>
                <w:lang w:val="en-US"/>
              </w:rPr>
            </w:pPr>
            <w:r w:rsidRPr="002D5689">
              <w:rPr>
                <w:rFonts w:asciiTheme="minorHAnsi" w:hAnsiTheme="minorHAnsi" w:cstheme="minorHAnsi"/>
                <w:b/>
                <w:i/>
                <w:color w:val="323E4F"/>
                <w:lang w:val="en-US"/>
              </w:rPr>
              <w:t xml:space="preserve">prezentacja                                            </w:t>
            </w:r>
          </w:p>
          <w:p w:rsidR="00006FF8" w:rsidRPr="00C3469A" w:rsidRDefault="00006FF8" w:rsidP="0079412F">
            <w:pPr>
              <w:ind w:left="239" w:hanging="239"/>
              <w:jc w:val="left"/>
              <w:rPr>
                <w:rFonts w:ascii="Times New Roman" w:hAnsi="Times New Roman"/>
                <w:b/>
                <w:i/>
                <w:color w:val="323E4F"/>
                <w:lang w:val="en-US"/>
              </w:rPr>
            </w:pPr>
            <w:r>
              <w:rPr>
                <w:rFonts w:asciiTheme="minorHAnsi" w:hAnsiTheme="minorHAnsi" w:cstheme="minorHAnsi"/>
                <w:b/>
                <w:i/>
                <w:color w:val="323E4F"/>
                <w:lang w:val="en-US"/>
              </w:rPr>
              <w:t>ćwiczenie interaktywne/sy</w:t>
            </w:r>
            <w:r w:rsidRPr="002D5689">
              <w:rPr>
                <w:rFonts w:asciiTheme="minorHAnsi" w:hAnsiTheme="minorHAnsi" w:cstheme="minorHAnsi"/>
                <w:b/>
                <w:i/>
                <w:color w:val="323E4F"/>
                <w:lang w:val="en-US"/>
              </w:rPr>
              <w:t>mulacja komputerowa</w:t>
            </w:r>
          </w:p>
        </w:tc>
        <w:tc>
          <w:tcPr>
            <w:tcW w:w="1861" w:type="pct"/>
          </w:tcPr>
          <w:p w:rsidR="00006FF8" w:rsidRPr="002D5689" w:rsidRDefault="00006FF8" w:rsidP="0079412F">
            <w:pPr>
              <w:jc w:val="left"/>
              <w:rPr>
                <w:rFonts w:eastAsia="Calibri"/>
                <w:b/>
                <w:i/>
                <w:color w:val="323E4F"/>
                <w:lang w:val="en-US"/>
              </w:rPr>
            </w:pPr>
            <w:r w:rsidRPr="002D5689">
              <w:rPr>
                <w:rFonts w:eastAsia="Calibri"/>
                <w:b/>
                <w:i/>
                <w:color w:val="323E4F"/>
                <w:lang w:val="en-US"/>
              </w:rPr>
              <w:t>praca w parach</w:t>
            </w:r>
          </w:p>
          <w:p w:rsidR="00006FF8" w:rsidRPr="002D5689" w:rsidRDefault="00006FF8" w:rsidP="0079412F">
            <w:pPr>
              <w:jc w:val="left"/>
              <w:rPr>
                <w:rFonts w:eastAsia="Calibri"/>
                <w:b/>
                <w:i/>
                <w:color w:val="323E4F"/>
                <w:lang w:val="en-US"/>
              </w:rPr>
            </w:pPr>
            <w:r w:rsidRPr="002D5689">
              <w:rPr>
                <w:rFonts w:eastAsia="Calibri"/>
                <w:b/>
                <w:i/>
                <w:color w:val="323E4F"/>
                <w:lang w:val="en-US"/>
              </w:rPr>
              <w:t>praca grupowa</w:t>
            </w:r>
          </w:p>
          <w:p w:rsidR="00006FF8" w:rsidRPr="00B00B30" w:rsidRDefault="00006FF8" w:rsidP="0079412F">
            <w:pPr>
              <w:jc w:val="left"/>
              <w:rPr>
                <w:rFonts w:eastAsia="Calibri"/>
                <w:b/>
                <w:i/>
                <w:color w:val="323E4F"/>
                <w:lang w:val="en-US"/>
              </w:rPr>
            </w:pPr>
          </w:p>
        </w:tc>
      </w:tr>
    </w:tbl>
    <w:p w:rsidR="00642F48" w:rsidRPr="006B22DA" w:rsidRDefault="00642F48" w:rsidP="00642F48">
      <w:pPr>
        <w:rPr>
          <w:szCs w:val="20"/>
          <w:lang w:val="en-GB"/>
        </w:rPr>
      </w:pPr>
    </w:p>
    <w:p w:rsidR="00FE6368" w:rsidRPr="006B22DA" w:rsidRDefault="00FE6368" w:rsidP="00642F48">
      <w:pPr>
        <w:rPr>
          <w:szCs w:val="20"/>
          <w:lang w:val="en-GB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13" w:type="dxa"/>
          <w:bottom w:w="113" w:type="dxa"/>
        </w:tblCellMar>
        <w:tblLook w:val="01E0"/>
      </w:tblPr>
      <w:tblGrid>
        <w:gridCol w:w="9286"/>
      </w:tblGrid>
      <w:tr w:rsidR="00642F48" w:rsidRPr="00F72368" w:rsidTr="007765C7">
        <w:tc>
          <w:tcPr>
            <w:tcW w:w="5000" w:type="pct"/>
            <w:tcBorders>
              <w:bottom w:val="nil"/>
            </w:tcBorders>
          </w:tcPr>
          <w:p w:rsidR="00642F48" w:rsidRPr="006B22DA" w:rsidRDefault="00006FF8" w:rsidP="0024778F">
            <w:pPr>
              <w:pStyle w:val="Razred"/>
              <w:rPr>
                <w:color w:val="323E4F" w:themeColor="text2" w:themeShade="BF"/>
                <w:lang w:val="en-GB"/>
              </w:rPr>
            </w:pPr>
            <w:r>
              <w:rPr>
                <w:color w:val="323E4F" w:themeColor="text2" w:themeShade="BF"/>
                <w:lang w:val="en-GB"/>
              </w:rPr>
              <w:t>Materiały</w:t>
            </w:r>
            <w:r w:rsidR="00C40D07" w:rsidRPr="006B22DA">
              <w:rPr>
                <w:color w:val="323E4F" w:themeColor="text2" w:themeShade="BF"/>
                <w:lang w:val="en-GB"/>
              </w:rPr>
              <w:t>:</w:t>
            </w:r>
          </w:p>
        </w:tc>
      </w:tr>
      <w:tr w:rsidR="00642F48" w:rsidRPr="00F72368" w:rsidTr="007765C7">
        <w:tc>
          <w:tcPr>
            <w:tcW w:w="5000" w:type="pct"/>
            <w:tcBorders>
              <w:top w:val="nil"/>
              <w:bottom w:val="single" w:sz="4" w:space="0" w:color="auto"/>
            </w:tcBorders>
          </w:tcPr>
          <w:p w:rsidR="007F1371" w:rsidRPr="00DD2129" w:rsidRDefault="00A57E80" w:rsidP="007F1371">
            <w:pPr>
              <w:pStyle w:val="Akapitzlist"/>
              <w:numPr>
                <w:ilvl w:val="0"/>
                <w:numId w:val="12"/>
              </w:numPr>
            </w:pPr>
            <w:hyperlink r:id="rId75" w:history="1">
              <w:r w:rsidR="007F1371" w:rsidRPr="00DD2129">
                <w:rPr>
                  <w:rStyle w:val="Hipercze"/>
                  <w:rFonts w:cs="Arial"/>
                  <w:szCs w:val="20"/>
                </w:rPr>
                <w:t>https://botland.store/chassis-for-robots/7283-chassis-rectangle-2wd-2-wheel-robot-chassis-with-dc-motor-drive-5904422335649.html</w:t>
              </w:r>
            </w:hyperlink>
          </w:p>
          <w:p w:rsidR="007F1371" w:rsidRPr="00DD2129" w:rsidRDefault="00A57E80" w:rsidP="007F1371">
            <w:pPr>
              <w:pStyle w:val="Akapitzlist"/>
              <w:numPr>
                <w:ilvl w:val="0"/>
                <w:numId w:val="12"/>
              </w:numPr>
            </w:pPr>
            <w:hyperlink r:id="rId76" w:history="1">
              <w:r w:rsidR="007F1371" w:rsidRPr="00DD2129">
                <w:rPr>
                  <w:rStyle w:val="Hipercze"/>
                  <w:rFonts w:cs="Arial"/>
                  <w:szCs w:val="20"/>
                </w:rPr>
                <w:t>https://botland.store/various-wires/1022-connecting-cables-male-male-65pcs.html</w:t>
              </w:r>
            </w:hyperlink>
          </w:p>
          <w:p w:rsidR="007F1371" w:rsidRPr="00DD2129" w:rsidRDefault="00A57E80" w:rsidP="007F1371">
            <w:pPr>
              <w:pStyle w:val="Akapitzlist"/>
              <w:numPr>
                <w:ilvl w:val="0"/>
                <w:numId w:val="12"/>
              </w:numPr>
              <w:rPr>
                <w:rFonts w:cs="Arial"/>
                <w:szCs w:val="20"/>
              </w:rPr>
            </w:pPr>
            <w:hyperlink r:id="rId77" w:history="1">
              <w:r w:rsidR="007F1371" w:rsidRPr="00DD2129">
                <w:rPr>
                  <w:rStyle w:val="Hipercze"/>
                  <w:rFonts w:cs="Arial"/>
                  <w:szCs w:val="20"/>
                </w:rPr>
                <w:t>https://botland.store/battery-holders/173-battery-holder-4-x-aa-r6-5904422329389.html</w:t>
              </w:r>
            </w:hyperlink>
          </w:p>
          <w:p w:rsidR="007F1371" w:rsidRPr="00DD2129" w:rsidRDefault="00A57E80" w:rsidP="007F1371">
            <w:pPr>
              <w:pStyle w:val="Akapitzlist"/>
              <w:numPr>
                <w:ilvl w:val="0"/>
                <w:numId w:val="12"/>
              </w:numPr>
              <w:rPr>
                <w:rFonts w:cs="Arial"/>
                <w:szCs w:val="20"/>
              </w:rPr>
            </w:pPr>
            <w:hyperlink r:id="rId78" w:history="1">
              <w:r w:rsidR="007F1371" w:rsidRPr="00DD2129">
                <w:rPr>
                  <w:rStyle w:val="Hipercze"/>
                  <w:rFonts w:cs="Arial"/>
                  <w:szCs w:val="20"/>
                </w:rPr>
                <w:t>https://botland.store/screws-and-nuts/637-screws-nuts-and-washers-set-330pcs-5410329304478.html</w:t>
              </w:r>
            </w:hyperlink>
          </w:p>
          <w:p w:rsidR="007F1371" w:rsidRPr="00DD2129" w:rsidRDefault="00A57E80" w:rsidP="007F1371">
            <w:pPr>
              <w:pStyle w:val="Akapitzlist"/>
              <w:numPr>
                <w:ilvl w:val="0"/>
                <w:numId w:val="12"/>
              </w:numPr>
              <w:rPr>
                <w:rFonts w:cs="Arial"/>
                <w:szCs w:val="20"/>
              </w:rPr>
            </w:pPr>
            <w:hyperlink r:id="rId79" w:history="1">
              <w:r w:rsidR="007F1371" w:rsidRPr="00DD2129">
                <w:rPr>
                  <w:rStyle w:val="Hipercze"/>
                  <w:rFonts w:cs="Arial"/>
                  <w:szCs w:val="20"/>
                </w:rPr>
                <w:t>https://store.arduino.cc/collections/boards/products/arduino-uno-rev3</w:t>
              </w:r>
            </w:hyperlink>
            <w:r w:rsidR="007F1371" w:rsidRPr="00DD2129">
              <w:rPr>
                <w:rFonts w:cs="Arial"/>
                <w:szCs w:val="20"/>
              </w:rPr>
              <w:br/>
            </w:r>
            <w:hyperlink r:id="rId80" w:history="1">
              <w:r w:rsidR="007F1371" w:rsidRPr="00DD2129">
                <w:rPr>
                  <w:rStyle w:val="Hipercze"/>
                  <w:rFonts w:cs="Arial"/>
                  <w:szCs w:val="20"/>
                </w:rPr>
                <w:t>https://botland.store/arduino-compatible-boards-dfrobot/2683-dfrduino-uno-v3-compatible-with-arduino.html</w:t>
              </w:r>
            </w:hyperlink>
          </w:p>
          <w:p w:rsidR="007F1371" w:rsidRPr="00DD2129" w:rsidRDefault="00A57E80" w:rsidP="007F1371">
            <w:pPr>
              <w:pStyle w:val="Akapitzlist"/>
              <w:numPr>
                <w:ilvl w:val="0"/>
                <w:numId w:val="12"/>
              </w:numPr>
            </w:pPr>
            <w:hyperlink r:id="rId81" w:history="1">
              <w:r w:rsidR="007F1371" w:rsidRPr="00DD2129">
                <w:rPr>
                  <w:rStyle w:val="Hipercze"/>
                  <w:rFonts w:cs="Arial"/>
                  <w:szCs w:val="20"/>
                </w:rPr>
                <w:t>https://store.arduino.cc/collections/shields/products/arduino-motor-shield-rev3</w:t>
              </w:r>
            </w:hyperlink>
          </w:p>
          <w:p w:rsidR="007F1371" w:rsidRPr="00DD2129" w:rsidRDefault="00A57E80" w:rsidP="007F1371">
            <w:pPr>
              <w:pStyle w:val="Akapitzlist"/>
              <w:numPr>
                <w:ilvl w:val="0"/>
                <w:numId w:val="12"/>
              </w:numPr>
              <w:rPr>
                <w:rFonts w:cs="Arial"/>
                <w:szCs w:val="20"/>
              </w:rPr>
            </w:pPr>
            <w:hyperlink r:id="rId82" w:history="1">
              <w:r w:rsidR="007F1371" w:rsidRPr="00DD2129">
                <w:rPr>
                  <w:rStyle w:val="Hipercze"/>
                  <w:rFonts w:cs="Arial"/>
                  <w:szCs w:val="20"/>
                </w:rPr>
                <w:t>https://store.arduino.cc/collections/dfrobot/products/gravity-huskylens-ai-machine-vision-sensor</w:t>
              </w:r>
            </w:hyperlink>
          </w:p>
          <w:p w:rsidR="000B2B1A" w:rsidRPr="00DD2129" w:rsidRDefault="00A57E80" w:rsidP="000B2B1A">
            <w:pPr>
              <w:pStyle w:val="Akapitzlist"/>
              <w:numPr>
                <w:ilvl w:val="0"/>
                <w:numId w:val="12"/>
              </w:numPr>
              <w:rPr>
                <w:rFonts w:cs="Arial"/>
                <w:szCs w:val="20"/>
              </w:rPr>
            </w:pPr>
            <w:hyperlink r:id="rId83" w:history="1">
              <w:r w:rsidR="000B2B1A" w:rsidRPr="00DD2129">
                <w:rPr>
                  <w:rStyle w:val="Hipercze"/>
                  <w:rFonts w:cs="Arial"/>
                  <w:szCs w:val="20"/>
                </w:rPr>
                <w:t>https://www.youtube.com/watch?v=xSWKnnvGWBs</w:t>
              </w:r>
            </w:hyperlink>
          </w:p>
          <w:p w:rsidR="00516554" w:rsidRPr="00DD2129" w:rsidRDefault="00516554" w:rsidP="000B2B1A">
            <w:pPr>
              <w:ind w:left="720"/>
              <w:jc w:val="left"/>
              <w:rPr>
                <w:rFonts w:cs="Arial"/>
                <w:color w:val="323E4F" w:themeColor="text2" w:themeShade="BF"/>
                <w:szCs w:val="20"/>
              </w:rPr>
            </w:pPr>
          </w:p>
        </w:tc>
      </w:tr>
    </w:tbl>
    <w:p w:rsidR="00642F48" w:rsidRPr="00DD2129" w:rsidRDefault="00642F48" w:rsidP="00642F48">
      <w:pPr>
        <w:rPr>
          <w:color w:val="323E4F" w:themeColor="text2" w:themeShade="BF"/>
          <w:szCs w:val="20"/>
        </w:rPr>
      </w:pPr>
    </w:p>
    <w:p w:rsidR="00576A26" w:rsidRPr="00DD2129" w:rsidRDefault="00576A26" w:rsidP="00642F48">
      <w:pPr>
        <w:rPr>
          <w:color w:val="323E4F" w:themeColor="text2" w:themeShade="BF"/>
          <w:szCs w:val="20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13" w:type="dxa"/>
          <w:bottom w:w="113" w:type="dxa"/>
        </w:tblCellMar>
        <w:tblLook w:val="01E0"/>
      </w:tblPr>
      <w:tblGrid>
        <w:gridCol w:w="9286"/>
      </w:tblGrid>
      <w:tr w:rsidR="004337CD" w:rsidRPr="00F72368" w:rsidTr="007765C7">
        <w:trPr>
          <w:trHeight w:val="80"/>
        </w:trPr>
        <w:tc>
          <w:tcPr>
            <w:tcW w:w="5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4337CD" w:rsidRPr="006B22DA" w:rsidRDefault="00006FF8" w:rsidP="0024778F">
            <w:pPr>
              <w:pStyle w:val="Razred"/>
              <w:rPr>
                <w:color w:val="323E4F" w:themeColor="text2" w:themeShade="BF"/>
                <w:lang w:val="en-GB"/>
              </w:rPr>
            </w:pPr>
            <w:r>
              <w:rPr>
                <w:color w:val="323E4F" w:themeColor="text2" w:themeShade="BF"/>
                <w:lang w:val="en-GB"/>
              </w:rPr>
              <w:t>Literatura</w:t>
            </w:r>
          </w:p>
          <w:p w:rsidR="004337CD" w:rsidRPr="006B22DA" w:rsidRDefault="004337CD" w:rsidP="00163595">
            <w:pPr>
              <w:jc w:val="left"/>
              <w:rPr>
                <w:rFonts w:cs="Arial"/>
                <w:color w:val="323E4F" w:themeColor="text2" w:themeShade="BF"/>
                <w:szCs w:val="20"/>
                <w:lang w:val="en-GB"/>
              </w:rPr>
            </w:pPr>
          </w:p>
          <w:p w:rsidR="003A51AB" w:rsidRPr="006B22DA" w:rsidRDefault="003A51AB" w:rsidP="00652B04">
            <w:pPr>
              <w:numPr>
                <w:ilvl w:val="0"/>
                <w:numId w:val="3"/>
              </w:numPr>
              <w:jc w:val="left"/>
              <w:rPr>
                <w:rFonts w:ascii="Times New Roman" w:hAnsi="Times New Roman" w:cs="Arial"/>
                <w:color w:val="323E4F" w:themeColor="text2" w:themeShade="BF"/>
                <w:szCs w:val="20"/>
                <w:lang w:val="en-GB"/>
              </w:rPr>
            </w:pPr>
          </w:p>
        </w:tc>
      </w:tr>
    </w:tbl>
    <w:p w:rsidR="00EC72AA" w:rsidRPr="006B22DA" w:rsidRDefault="00EC72AA" w:rsidP="00AC2456">
      <w:pPr>
        <w:jc w:val="left"/>
        <w:rPr>
          <w:szCs w:val="20"/>
          <w:lang w:val="en-GB"/>
        </w:rPr>
      </w:pPr>
    </w:p>
    <w:p w:rsidR="00576A26" w:rsidRPr="006B22DA" w:rsidRDefault="00576A26" w:rsidP="00AC2456">
      <w:pPr>
        <w:jc w:val="left"/>
        <w:rPr>
          <w:szCs w:val="20"/>
          <w:lang w:val="en-GB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13" w:type="dxa"/>
          <w:bottom w:w="113" w:type="dxa"/>
        </w:tblCellMar>
        <w:tblLook w:val="01E0"/>
      </w:tblPr>
      <w:tblGrid>
        <w:gridCol w:w="9286"/>
      </w:tblGrid>
      <w:tr w:rsidR="00CC7580" w:rsidRPr="00F72368" w:rsidTr="00782E0A">
        <w:trPr>
          <w:trHeight w:val="332"/>
        </w:trPr>
        <w:tc>
          <w:tcPr>
            <w:tcW w:w="5000" w:type="pct"/>
            <w:tcBorders>
              <w:bottom w:val="single" w:sz="4" w:space="0" w:color="auto"/>
            </w:tcBorders>
            <w:shd w:val="clear" w:color="auto" w:fill="ACB9CA" w:themeFill="text2" w:themeFillTint="66"/>
            <w:vAlign w:val="center"/>
          </w:tcPr>
          <w:p w:rsidR="00CC7580" w:rsidRPr="006B22DA" w:rsidRDefault="00006FF8" w:rsidP="00413395">
            <w:pPr>
              <w:jc w:val="center"/>
              <w:rPr>
                <w:rFonts w:cs="Arial"/>
                <w:color w:val="FFFFFF"/>
                <w:szCs w:val="20"/>
                <w:lang w:val="en-GB"/>
              </w:rPr>
            </w:pPr>
            <w:r>
              <w:rPr>
                <w:b/>
                <w:color w:val="FFFFFF"/>
              </w:rPr>
              <w:t>OBSERWACJE, UWAGI, NOTATKI</w:t>
            </w:r>
          </w:p>
        </w:tc>
      </w:tr>
      <w:tr w:rsidR="00CC7580" w:rsidRPr="00F72368" w:rsidTr="009F0097">
        <w:trPr>
          <w:trHeight w:val="1627"/>
        </w:trPr>
        <w:tc>
          <w:tcPr>
            <w:tcW w:w="5000" w:type="pct"/>
            <w:tcBorders>
              <w:top w:val="single" w:sz="4" w:space="0" w:color="auto"/>
              <w:bottom w:val="single" w:sz="4" w:space="0" w:color="auto"/>
            </w:tcBorders>
          </w:tcPr>
          <w:p w:rsidR="00CC7580" w:rsidRPr="006B22DA" w:rsidRDefault="00CC7580" w:rsidP="00413395">
            <w:pPr>
              <w:autoSpaceDE w:val="0"/>
              <w:autoSpaceDN w:val="0"/>
              <w:adjustRightInd w:val="0"/>
              <w:rPr>
                <w:rFonts w:cs="Arial"/>
                <w:szCs w:val="20"/>
                <w:lang w:val="en-GB"/>
              </w:rPr>
            </w:pPr>
          </w:p>
          <w:p w:rsidR="001331D0" w:rsidRPr="006B22DA" w:rsidRDefault="001331D0" w:rsidP="00413395">
            <w:pPr>
              <w:autoSpaceDE w:val="0"/>
              <w:autoSpaceDN w:val="0"/>
              <w:adjustRightInd w:val="0"/>
              <w:rPr>
                <w:rFonts w:cs="Arial"/>
                <w:szCs w:val="20"/>
                <w:lang w:val="en-GB"/>
              </w:rPr>
            </w:pPr>
          </w:p>
          <w:p w:rsidR="001331D0" w:rsidRPr="006B22DA" w:rsidRDefault="001331D0" w:rsidP="00413395">
            <w:pPr>
              <w:autoSpaceDE w:val="0"/>
              <w:autoSpaceDN w:val="0"/>
              <w:adjustRightInd w:val="0"/>
              <w:rPr>
                <w:rFonts w:cs="Arial"/>
                <w:szCs w:val="20"/>
                <w:lang w:val="en-GB"/>
              </w:rPr>
            </w:pPr>
          </w:p>
          <w:p w:rsidR="001331D0" w:rsidRPr="006B22DA" w:rsidRDefault="001331D0" w:rsidP="00413395">
            <w:pPr>
              <w:autoSpaceDE w:val="0"/>
              <w:autoSpaceDN w:val="0"/>
              <w:adjustRightInd w:val="0"/>
              <w:rPr>
                <w:rFonts w:cs="Arial"/>
                <w:szCs w:val="20"/>
                <w:lang w:val="en-GB"/>
              </w:rPr>
            </w:pPr>
          </w:p>
          <w:p w:rsidR="009E3E42" w:rsidRPr="006B22DA" w:rsidRDefault="009E3E42" w:rsidP="00413395">
            <w:pPr>
              <w:autoSpaceDE w:val="0"/>
              <w:autoSpaceDN w:val="0"/>
              <w:adjustRightInd w:val="0"/>
              <w:rPr>
                <w:rFonts w:cs="Arial"/>
                <w:szCs w:val="20"/>
                <w:lang w:val="en-GB"/>
              </w:rPr>
            </w:pPr>
          </w:p>
          <w:p w:rsidR="003D6DC3" w:rsidRPr="006B22DA" w:rsidRDefault="003D6DC3" w:rsidP="00413395">
            <w:pPr>
              <w:autoSpaceDE w:val="0"/>
              <w:autoSpaceDN w:val="0"/>
              <w:adjustRightInd w:val="0"/>
              <w:rPr>
                <w:rFonts w:cs="Arial"/>
                <w:szCs w:val="20"/>
                <w:lang w:val="en-GB"/>
              </w:rPr>
            </w:pPr>
          </w:p>
        </w:tc>
      </w:tr>
    </w:tbl>
    <w:p w:rsidR="005B2B88" w:rsidRPr="006B22DA" w:rsidRDefault="005B2B88" w:rsidP="00312554">
      <w:pPr>
        <w:jc w:val="center"/>
        <w:rPr>
          <w:szCs w:val="20"/>
          <w:lang w:val="en-GB"/>
        </w:rPr>
      </w:pPr>
    </w:p>
    <w:p w:rsidR="00AA739D" w:rsidRPr="006B22DA" w:rsidRDefault="00AA739D" w:rsidP="00312554">
      <w:pPr>
        <w:jc w:val="center"/>
        <w:rPr>
          <w:szCs w:val="20"/>
          <w:lang w:val="en-GB"/>
        </w:rPr>
      </w:pPr>
    </w:p>
    <w:p w:rsidR="00DB0B32" w:rsidRPr="006B22DA" w:rsidRDefault="00DB0B32">
      <w:pPr>
        <w:jc w:val="center"/>
        <w:rPr>
          <w:szCs w:val="20"/>
          <w:lang w:val="en-GB"/>
        </w:rPr>
      </w:pPr>
    </w:p>
    <w:p w:rsidR="00DB0B32" w:rsidRPr="006B22DA" w:rsidRDefault="00DB0B32">
      <w:pPr>
        <w:jc w:val="center"/>
        <w:rPr>
          <w:szCs w:val="20"/>
          <w:lang w:val="en-GB"/>
        </w:rPr>
      </w:pPr>
    </w:p>
    <w:sectPr w:rsidR="00DB0B32" w:rsidRPr="006B22DA" w:rsidSect="007B101C">
      <w:headerReference w:type="default" r:id="rId84"/>
      <w:footerReference w:type="even" r:id="rId85"/>
      <w:footerReference w:type="default" r:id="rId86"/>
      <w:pgSz w:w="11906" w:h="16838"/>
      <w:pgMar w:top="1418" w:right="1418" w:bottom="1418" w:left="1418" w:header="284" w:footer="193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E0891" w:rsidRDefault="005E0891" w:rsidP="007F288F">
      <w:r>
        <w:separator/>
      </w:r>
    </w:p>
    <w:p w:rsidR="005E0891" w:rsidRDefault="005E0891"/>
  </w:endnote>
  <w:endnote w:type="continuationSeparator" w:id="1">
    <w:p w:rsidR="005E0891" w:rsidRDefault="005E0891" w:rsidP="007F288F">
      <w:r>
        <w:continuationSeparator/>
      </w:r>
    </w:p>
    <w:p w:rsidR="005E0891" w:rsidRDefault="005E0891"/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Symbols">
    <w:altName w:val="Calibri"/>
    <w:charset w:val="00"/>
    <w:family w:val="auto"/>
    <w:pitch w:val="default"/>
    <w:sig w:usb0="00000000" w:usb1="00000000" w:usb2="00000000" w:usb3="00000000" w:csb0="0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omic Sans MS">
    <w:panose1 w:val="030F0702030302020204"/>
    <w:charset w:val="EE"/>
    <w:family w:val="script"/>
    <w:pitch w:val="variable"/>
    <w:sig w:usb0="00000287" w:usb1="00000013" w:usb2="00000000" w:usb3="00000000" w:csb0="0000009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Times">
    <w:panose1 w:val="02020603050405020304"/>
    <w:charset w:val="00"/>
    <w:family w:val="roman"/>
    <w:notTrueType/>
    <w:pitch w:val="default"/>
    <w:sig w:usb0="00000000" w:usb1="00000000" w:usb2="00000000" w:usb3="00000000" w:csb0="00000000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Style w:val="Numerstrony"/>
      </w:rPr>
      <w:id w:val="-57402333"/>
      <w:docPartObj>
        <w:docPartGallery w:val="Page Numbers (Bottom of Page)"/>
        <w:docPartUnique/>
      </w:docPartObj>
    </w:sdtPr>
    <w:sdtContent>
      <w:p w:rsidR="00572CC6" w:rsidRDefault="00A57E80" w:rsidP="009A21AC">
        <w:pPr>
          <w:pStyle w:val="Stopka"/>
          <w:framePr w:wrap="none" w:vAnchor="text" w:hAnchor="margin" w:xAlign="right" w:y="1"/>
          <w:rPr>
            <w:rStyle w:val="Numerstrony"/>
          </w:rPr>
        </w:pPr>
        <w:r>
          <w:rPr>
            <w:rStyle w:val="Numerstrony"/>
          </w:rPr>
          <w:fldChar w:fldCharType="begin"/>
        </w:r>
        <w:r w:rsidR="00572CC6">
          <w:rPr>
            <w:rStyle w:val="Numerstrony"/>
          </w:rPr>
          <w:instrText xml:space="preserve"> PAGE </w:instrText>
        </w:r>
        <w:r>
          <w:rPr>
            <w:rStyle w:val="Numerstrony"/>
          </w:rPr>
          <w:fldChar w:fldCharType="end"/>
        </w:r>
      </w:p>
    </w:sdtContent>
  </w:sdt>
  <w:p w:rsidR="00572CC6" w:rsidRDefault="00572CC6" w:rsidP="00572CC6">
    <w:pPr>
      <w:pStyle w:val="Stopka"/>
      <w:ind w:right="360"/>
    </w:pPr>
  </w:p>
  <w:p w:rsidR="008476CF" w:rsidRDefault="008476CF"/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Style w:val="Numerstrony"/>
      </w:rPr>
      <w:id w:val="-100723918"/>
      <w:docPartObj>
        <w:docPartGallery w:val="Page Numbers (Bottom of Page)"/>
        <w:docPartUnique/>
      </w:docPartObj>
    </w:sdtPr>
    <w:sdtContent>
      <w:p w:rsidR="00572CC6" w:rsidRDefault="00A57E80" w:rsidP="009A21AC">
        <w:pPr>
          <w:pStyle w:val="Stopka"/>
          <w:framePr w:wrap="none" w:vAnchor="text" w:hAnchor="margin" w:xAlign="right" w:y="1"/>
          <w:rPr>
            <w:rStyle w:val="Numerstrony"/>
          </w:rPr>
        </w:pPr>
        <w:r>
          <w:rPr>
            <w:rStyle w:val="Numerstrony"/>
          </w:rPr>
          <w:fldChar w:fldCharType="begin"/>
        </w:r>
        <w:r w:rsidR="00572CC6">
          <w:rPr>
            <w:rStyle w:val="Numerstrony"/>
          </w:rPr>
          <w:instrText xml:space="preserve"> PAGE </w:instrText>
        </w:r>
        <w:r>
          <w:rPr>
            <w:rStyle w:val="Numerstrony"/>
          </w:rPr>
          <w:fldChar w:fldCharType="separate"/>
        </w:r>
        <w:r w:rsidR="00C91F80">
          <w:rPr>
            <w:rStyle w:val="Numerstrony"/>
            <w:noProof/>
          </w:rPr>
          <w:t>20</w:t>
        </w:r>
        <w:r>
          <w:rPr>
            <w:rStyle w:val="Numerstrony"/>
          </w:rPr>
          <w:fldChar w:fldCharType="end"/>
        </w:r>
      </w:p>
    </w:sdtContent>
  </w:sdt>
  <w:p w:rsidR="00783BA9" w:rsidRPr="007B101C" w:rsidRDefault="00572CC6" w:rsidP="00572CC6">
    <w:pPr>
      <w:pStyle w:val="Nagwek"/>
      <w:pBdr>
        <w:top w:val="single" w:sz="6" w:space="10" w:color="4472C4" w:themeColor="accent1"/>
      </w:pBdr>
      <w:spacing w:before="240"/>
      <w:ind w:right="360"/>
      <w:jc w:val="left"/>
      <w:rPr>
        <w:rFonts w:asciiTheme="majorHAnsi" w:hAnsiTheme="majorHAnsi" w:cstheme="majorHAnsi"/>
        <w:color w:val="44546A" w:themeColor="text2"/>
        <w:sz w:val="15"/>
        <w:szCs w:val="15"/>
      </w:rPr>
    </w:pPr>
    <w:r>
      <w:rPr>
        <w:noProof/>
        <w:color w:val="4472C4" w:themeColor="accent1"/>
        <w:lang w:val="pl-PL" w:eastAsia="pl-PL"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posOffset>-154728</wp:posOffset>
          </wp:positionH>
          <wp:positionV relativeFrom="paragraph">
            <wp:posOffset>117263</wp:posOffset>
          </wp:positionV>
          <wp:extent cx="439811" cy="371899"/>
          <wp:effectExtent l="0" t="0" r="5080" b="0"/>
          <wp:wrapTight wrapText="bothSides">
            <wp:wrapPolygon edited="0">
              <wp:start x="0" y="0"/>
              <wp:lineTo x="0" y="20677"/>
              <wp:lineTo x="21225" y="20677"/>
              <wp:lineTo x="21225" y="0"/>
              <wp:lineTo x="0" y="0"/>
            </wp:wrapPolygon>
          </wp:wrapTight>
          <wp:docPr id="5" name="Picture 5" descr="Logo&#10;&#10;Description automatically generated with medium confidenc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Picture 5" descr="Logo&#10;&#10;Description automatically generated with medium confidence"/>
                  <pic:cNvPicPr/>
                </pic:nvPicPr>
                <pic:blipFill rotWithShape="1">
                  <a:blip r:embed="rId1">
                    <a:alphaModFix amt="70000"/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</a:ext>
                    </a:extLst>
                  </a:blip>
                  <a:srcRect l="8047" t="26957" r="72669" b="20435"/>
                  <a:stretch/>
                </pic:blipFill>
                <pic:spPr bwMode="auto">
                  <a:xfrm>
                    <a:off x="0" y="0"/>
                    <a:ext cx="439811" cy="371899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</a:ext>
                  </a:extLst>
                </pic:spPr>
              </pic:pic>
            </a:graphicData>
          </a:graphic>
        </wp:anchor>
      </w:drawing>
    </w:r>
    <w:hyperlink r:id="rId2" w:history="1">
      <w:r w:rsidRPr="007B101C">
        <w:rPr>
          <w:rStyle w:val="Hipercze"/>
          <w:rFonts w:asciiTheme="majorHAnsi" w:hAnsiTheme="majorHAnsi" w:cstheme="majorHAnsi"/>
          <w:color w:val="44546A" w:themeColor="text2"/>
          <w:sz w:val="15"/>
          <w:szCs w:val="15"/>
          <w:u w:val="none"/>
        </w:rPr>
        <w:t>http://erasmus-artie.eu</w:t>
      </w:r>
    </w:hyperlink>
  </w:p>
  <w:p w:rsidR="001331D0" w:rsidRDefault="001331D0" w:rsidP="00576A26">
    <w:pPr>
      <w:pStyle w:val="Stopka"/>
    </w:pPr>
  </w:p>
  <w:p w:rsidR="008476CF" w:rsidRDefault="008476CF"/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E0891" w:rsidRDefault="005E0891" w:rsidP="007F288F">
      <w:r>
        <w:separator/>
      </w:r>
    </w:p>
    <w:p w:rsidR="005E0891" w:rsidRDefault="005E0891"/>
  </w:footnote>
  <w:footnote w:type="continuationSeparator" w:id="1">
    <w:p w:rsidR="005E0891" w:rsidRDefault="005E0891" w:rsidP="007F288F">
      <w:r>
        <w:continuationSeparator/>
      </w:r>
    </w:p>
    <w:p w:rsidR="005E0891" w:rsidRDefault="005E0891"/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A4988" w:rsidRDefault="003A4988" w:rsidP="003A4988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left="-142"/>
      <w:jc w:val="right"/>
      <w:rPr>
        <w:rFonts w:ascii="Times New Roman" w:hAnsi="Times New Roman"/>
        <w:b/>
        <w:i/>
        <w:color w:val="1F3864"/>
        <w:sz w:val="15"/>
        <w:szCs w:val="15"/>
      </w:rPr>
    </w:pPr>
  </w:p>
  <w:p w:rsidR="003A4988" w:rsidRPr="00BF1107" w:rsidRDefault="003A4988" w:rsidP="003A4988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center"/>
      <w:rPr>
        <w:rFonts w:ascii="Times New Roman" w:hAnsi="Times New Roman"/>
        <w:b/>
        <w:color w:val="1F3864"/>
        <w:sz w:val="15"/>
        <w:szCs w:val="15"/>
        <w:lang w:val="pl-PL"/>
      </w:rPr>
    </w:pPr>
    <w:r>
      <w:rPr>
        <w:rFonts w:ascii="Times New Roman" w:hAnsi="Times New Roman"/>
        <w:b/>
        <w:noProof/>
        <w:color w:val="1F3864"/>
        <w:sz w:val="15"/>
        <w:szCs w:val="15"/>
        <w:lang w:val="pl-PL" w:eastAsia="pl-PL"/>
      </w:rPr>
      <w:drawing>
        <wp:inline distT="0" distB="0" distL="0" distR="0">
          <wp:extent cx="2390775" cy="438150"/>
          <wp:effectExtent l="0" t="0" r="9525" b="0"/>
          <wp:docPr id="57" name="image2.png" descr="Logo&#10;&#10;Description automatically generated with medium confidence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image2.png" descr="Logo&#10;&#10;Description automatically generated with medium confidence"/>
                  <pic:cNvPicPr/>
                </pic:nvPicPr>
                <pic:blipFill>
                  <a:blip r:embed="rId1"/>
                  <a:srcRect t="21649" b="14479"/>
                  <a:stretch>
                    <a:fillRect/>
                  </a:stretch>
                </pic:blipFill>
                <pic:spPr>
                  <a:xfrm>
                    <a:off x="0" y="0"/>
                    <a:ext cx="2391954" cy="438366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Pr="00F40AF9">
      <w:rPr>
        <w:rFonts w:ascii="Times New Roman" w:hAnsi="Times New Roman"/>
        <w:b/>
        <w:noProof/>
        <w:color w:val="1F3864"/>
        <w:sz w:val="15"/>
        <w:szCs w:val="15"/>
        <w:lang w:val="pl-PL" w:eastAsia="pl-PL"/>
      </w:rPr>
      <w:drawing>
        <wp:inline distT="0" distB="0" distL="0" distR="0">
          <wp:extent cx="2219325" cy="412716"/>
          <wp:effectExtent l="0" t="0" r="0" b="6985"/>
          <wp:docPr id="58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2477276" cy="460686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3A4988" w:rsidRPr="00655E62" w:rsidRDefault="003A4988" w:rsidP="003A4988">
    <w:pPr>
      <w:jc w:val="center"/>
      <w:rPr>
        <w:rFonts w:eastAsia="Calibri"/>
        <w:bCs/>
        <w:color w:val="44546A"/>
        <w:sz w:val="15"/>
        <w:szCs w:val="15"/>
        <w:lang w:val="pl-PL"/>
      </w:rPr>
    </w:pPr>
    <w:r w:rsidRPr="00655E62">
      <w:rPr>
        <w:rFonts w:eastAsia="Calibri"/>
        <w:bCs/>
        <w:color w:val="44546A"/>
        <w:sz w:val="15"/>
        <w:szCs w:val="15"/>
        <w:lang w:val="pl-PL"/>
      </w:rPr>
      <w:t xml:space="preserve">ARTIE: Sztuczna </w:t>
    </w:r>
    <w:r>
      <w:rPr>
        <w:rFonts w:eastAsia="Calibri"/>
        <w:bCs/>
        <w:color w:val="44546A"/>
        <w:sz w:val="15"/>
        <w:szCs w:val="15"/>
        <w:lang w:val="pl-PL"/>
      </w:rPr>
      <w:t>I</w:t>
    </w:r>
    <w:r w:rsidRPr="00655E62">
      <w:rPr>
        <w:rFonts w:eastAsia="Calibri"/>
        <w:bCs/>
        <w:color w:val="44546A"/>
        <w:sz w:val="15"/>
        <w:szCs w:val="15"/>
        <w:lang w:val="pl-PL"/>
      </w:rPr>
      <w:t>nteligencja w edukacji – wyzwania i szanse nowej ery:</w:t>
    </w:r>
  </w:p>
  <w:p w:rsidR="003A4988" w:rsidRPr="00655E62" w:rsidRDefault="003A4988" w:rsidP="003A4988">
    <w:pPr>
      <w:jc w:val="center"/>
      <w:rPr>
        <w:rFonts w:eastAsia="Calibri"/>
        <w:bCs/>
        <w:color w:val="44546A"/>
        <w:sz w:val="15"/>
        <w:szCs w:val="15"/>
        <w:lang w:val="pl-PL"/>
      </w:rPr>
    </w:pPr>
    <w:r w:rsidRPr="00655E62">
      <w:rPr>
        <w:rFonts w:eastAsia="Calibri"/>
        <w:bCs/>
        <w:color w:val="44546A"/>
        <w:sz w:val="15"/>
        <w:szCs w:val="15"/>
        <w:lang w:val="pl-PL"/>
      </w:rPr>
      <w:t xml:space="preserve">opracowanie nowego programu nauczania, przewodnika dla </w:t>
    </w:r>
    <w:r>
      <w:rPr>
        <w:rFonts w:eastAsia="Calibri"/>
        <w:bCs/>
        <w:color w:val="44546A"/>
        <w:sz w:val="15"/>
        <w:szCs w:val="15"/>
        <w:lang w:val="pl-PL"/>
      </w:rPr>
      <w:t>nauczycieli</w:t>
    </w:r>
    <w:r w:rsidRPr="00655E62">
      <w:rPr>
        <w:rFonts w:eastAsia="Calibri"/>
        <w:bCs/>
        <w:color w:val="44546A"/>
        <w:sz w:val="15"/>
        <w:szCs w:val="15"/>
        <w:lang w:val="pl-PL"/>
      </w:rPr>
      <w:t xml:space="preserve"> i kursu online dla </w:t>
    </w:r>
    <w:r>
      <w:rPr>
        <w:rFonts w:eastAsia="Calibri"/>
        <w:bCs/>
        <w:color w:val="44546A"/>
        <w:sz w:val="15"/>
        <w:szCs w:val="15"/>
        <w:lang w:val="pl-PL"/>
      </w:rPr>
      <w:t>uczniów.</w:t>
    </w:r>
  </w:p>
  <w:p w:rsidR="003A4988" w:rsidRPr="002B6F06" w:rsidRDefault="003A4988" w:rsidP="003A4988">
    <w:pPr>
      <w:jc w:val="center"/>
      <w:rPr>
        <w:lang w:val="pl-PL"/>
      </w:rPr>
    </w:pPr>
    <w:r w:rsidRPr="00655E62">
      <w:rPr>
        <w:rFonts w:eastAsia="Calibri"/>
        <w:bCs/>
        <w:color w:val="44546A"/>
        <w:sz w:val="15"/>
        <w:szCs w:val="15"/>
        <w:lang w:val="pl-PL"/>
      </w:rPr>
      <w:t>Projekt współfinansowany przez Unię Europejską w ramach Programu Erasmus+, 2020-1-HR01-KA201-077800</w:t>
    </w:r>
  </w:p>
  <w:p w:rsidR="008476CF" w:rsidRDefault="008476CF"/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EA173F2"/>
    <w:multiLevelType w:val="hybridMultilevel"/>
    <w:tmpl w:val="A4501F82"/>
    <w:lvl w:ilvl="0" w:tplc="041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>
    <w:nsid w:val="0F270EFE"/>
    <w:multiLevelType w:val="multilevel"/>
    <w:tmpl w:val="C2220B3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F7822C3"/>
    <w:multiLevelType w:val="hybridMultilevel"/>
    <w:tmpl w:val="A7CCDCEA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4D71F8A"/>
    <w:multiLevelType w:val="hybridMultilevel"/>
    <w:tmpl w:val="91C4939C"/>
    <w:lvl w:ilvl="0" w:tplc="041A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80F2B7A"/>
    <w:multiLevelType w:val="hybridMultilevel"/>
    <w:tmpl w:val="64A6BC3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A0E3EB0"/>
    <w:multiLevelType w:val="multilevel"/>
    <w:tmpl w:val="5B121C50"/>
    <w:lvl w:ilvl="0">
      <w:start w:val="5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6">
    <w:nsid w:val="1BF13463"/>
    <w:multiLevelType w:val="multilevel"/>
    <w:tmpl w:val="DC00A4B2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7">
    <w:nsid w:val="1E973CB7"/>
    <w:multiLevelType w:val="multilevel"/>
    <w:tmpl w:val="FA78621C"/>
    <w:lvl w:ilvl="0">
      <w:start w:val="6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8">
    <w:nsid w:val="23884F49"/>
    <w:multiLevelType w:val="hybridMultilevel"/>
    <w:tmpl w:val="B9E0400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4B741DD"/>
    <w:multiLevelType w:val="hybridMultilevel"/>
    <w:tmpl w:val="C7C6A12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4E45ED0"/>
    <w:multiLevelType w:val="hybridMultilevel"/>
    <w:tmpl w:val="87DA593C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64B0BE5"/>
    <w:multiLevelType w:val="hybridMultilevel"/>
    <w:tmpl w:val="A8AA2F06"/>
    <w:lvl w:ilvl="0" w:tplc="D21AE4D6">
      <w:start w:val="1"/>
      <w:numFmt w:val="decimal"/>
      <w:lvlText w:val="%1)"/>
      <w:lvlJc w:val="left"/>
      <w:pPr>
        <w:ind w:left="720" w:hanging="360"/>
      </w:pPr>
      <w:rPr>
        <w:rFonts w:hint="default"/>
        <w:sz w:val="24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A947AD2"/>
    <w:multiLevelType w:val="hybridMultilevel"/>
    <w:tmpl w:val="5216AB0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41906072"/>
    <w:multiLevelType w:val="multilevel"/>
    <w:tmpl w:val="5FFCE46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48D303D5"/>
    <w:multiLevelType w:val="multilevel"/>
    <w:tmpl w:val="8992417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4B391A8E"/>
    <w:multiLevelType w:val="hybridMultilevel"/>
    <w:tmpl w:val="501A46C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4BEF550A"/>
    <w:multiLevelType w:val="multilevel"/>
    <w:tmpl w:val="6786EB3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5004604E"/>
    <w:multiLevelType w:val="multilevel"/>
    <w:tmpl w:val="C4BCFE6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54B01B52"/>
    <w:multiLevelType w:val="hybridMultilevel"/>
    <w:tmpl w:val="B00EAFA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5550249F"/>
    <w:multiLevelType w:val="multilevel"/>
    <w:tmpl w:val="40705B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">
    <w:nsid w:val="57133048"/>
    <w:multiLevelType w:val="multilevel"/>
    <w:tmpl w:val="CC76599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5C8C38C9"/>
    <w:multiLevelType w:val="multilevel"/>
    <w:tmpl w:val="6F6E5C4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>
    <w:nsid w:val="5DC640A4"/>
    <w:multiLevelType w:val="multilevel"/>
    <w:tmpl w:val="258006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3">
    <w:nsid w:val="5DF8381B"/>
    <w:multiLevelType w:val="multilevel"/>
    <w:tmpl w:val="49CA4D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4">
    <w:nsid w:val="5F244237"/>
    <w:multiLevelType w:val="multilevel"/>
    <w:tmpl w:val="B74ECECA"/>
    <w:lvl w:ilvl="0">
      <w:start w:val="3"/>
      <w:numFmt w:val="decimal"/>
      <w:lvlText w:val="%1."/>
      <w:lvlJc w:val="left"/>
      <w:pPr>
        <w:tabs>
          <w:tab w:val="num" w:pos="360"/>
        </w:tabs>
        <w:ind w:left="360" w:hanging="360"/>
      </w:pPr>
      <w:rPr>
        <w:b/>
        <w:bCs/>
      </w:rPr>
    </w:lvl>
    <w:lvl w:ilvl="1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25">
    <w:nsid w:val="617C238D"/>
    <w:multiLevelType w:val="hybridMultilevel"/>
    <w:tmpl w:val="4002E75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62116D61"/>
    <w:multiLevelType w:val="hybridMultilevel"/>
    <w:tmpl w:val="BE4C02A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6309138E"/>
    <w:multiLevelType w:val="multilevel"/>
    <w:tmpl w:val="D054A86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8">
    <w:nsid w:val="65D5789E"/>
    <w:multiLevelType w:val="hybridMultilevel"/>
    <w:tmpl w:val="0C8819FC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9">
    <w:nsid w:val="67B31A6A"/>
    <w:multiLevelType w:val="multilevel"/>
    <w:tmpl w:val="191A65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0">
    <w:nsid w:val="68A421EF"/>
    <w:multiLevelType w:val="hybridMultilevel"/>
    <w:tmpl w:val="73BEC3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3426AE3"/>
    <w:multiLevelType w:val="multilevel"/>
    <w:tmpl w:val="89A03150"/>
    <w:lvl w:ilvl="0">
      <w:start w:val="4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32">
    <w:nsid w:val="76F0350D"/>
    <w:multiLevelType w:val="multilevel"/>
    <w:tmpl w:val="DEDC5B1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>
    <w:nsid w:val="7D0B6B3C"/>
    <w:multiLevelType w:val="multilevel"/>
    <w:tmpl w:val="44A6EA6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34">
    <w:nsid w:val="7E7E7B61"/>
    <w:multiLevelType w:val="hybridMultilevel"/>
    <w:tmpl w:val="CB56402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0"/>
  </w:num>
  <w:num w:numId="3">
    <w:abstractNumId w:val="15"/>
  </w:num>
  <w:num w:numId="4">
    <w:abstractNumId w:val="30"/>
  </w:num>
  <w:num w:numId="5">
    <w:abstractNumId w:val="19"/>
  </w:num>
  <w:num w:numId="6">
    <w:abstractNumId w:val="23"/>
  </w:num>
  <w:num w:numId="7">
    <w:abstractNumId w:val="29"/>
  </w:num>
  <w:num w:numId="8">
    <w:abstractNumId w:val="22"/>
  </w:num>
  <w:num w:numId="9">
    <w:abstractNumId w:val="26"/>
  </w:num>
  <w:num w:numId="10">
    <w:abstractNumId w:val="25"/>
  </w:num>
  <w:num w:numId="11">
    <w:abstractNumId w:val="28"/>
  </w:num>
  <w:num w:numId="12">
    <w:abstractNumId w:val="9"/>
  </w:num>
  <w:num w:numId="13">
    <w:abstractNumId w:val="32"/>
  </w:num>
  <w:num w:numId="14">
    <w:abstractNumId w:val="1"/>
  </w:num>
  <w:num w:numId="15">
    <w:abstractNumId w:val="17"/>
  </w:num>
  <w:num w:numId="16">
    <w:abstractNumId w:val="13"/>
  </w:num>
  <w:num w:numId="17">
    <w:abstractNumId w:val="16"/>
  </w:num>
  <w:num w:numId="18">
    <w:abstractNumId w:val="14"/>
  </w:num>
  <w:num w:numId="19">
    <w:abstractNumId w:val="21"/>
  </w:num>
  <w:num w:numId="20">
    <w:abstractNumId w:val="20"/>
  </w:num>
  <w:num w:numId="21">
    <w:abstractNumId w:val="4"/>
  </w:num>
  <w:num w:numId="22">
    <w:abstractNumId w:val="18"/>
  </w:num>
  <w:num w:numId="23">
    <w:abstractNumId w:val="11"/>
  </w:num>
  <w:num w:numId="24">
    <w:abstractNumId w:val="3"/>
  </w:num>
  <w:num w:numId="25">
    <w:abstractNumId w:val="8"/>
  </w:num>
  <w:num w:numId="26">
    <w:abstractNumId w:val="12"/>
  </w:num>
  <w:num w:numId="27">
    <w:abstractNumId w:val="2"/>
  </w:num>
  <w:num w:numId="28">
    <w:abstractNumId w:val="33"/>
  </w:num>
  <w:num w:numId="29">
    <w:abstractNumId w:val="6"/>
  </w:num>
  <w:num w:numId="30">
    <w:abstractNumId w:val="24"/>
  </w:num>
  <w:num w:numId="31">
    <w:abstractNumId w:val="31"/>
  </w:num>
  <w:num w:numId="32">
    <w:abstractNumId w:val="5"/>
  </w:num>
  <w:num w:numId="33">
    <w:abstractNumId w:val="7"/>
  </w:num>
  <w:num w:numId="34">
    <w:abstractNumId w:val="27"/>
  </w:num>
  <w:num w:numId="35">
    <w:abstractNumId w:val="34"/>
  </w:num>
  <w:numIdMacAtCleanup w:val="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attachedTemplate r:id="rId1"/>
  <w:defaultTabStop w:val="708"/>
  <w:hyphenationZone w:val="425"/>
  <w:drawingGridHorizontalSpacing w:val="100"/>
  <w:displayHorizontalDrawingGridEvery w:val="2"/>
  <w:characterSpacingControl w:val="doNotCompress"/>
  <w:hdrShapeDefaults>
    <o:shapedefaults v:ext="edit" spidmax="4098"/>
  </w:hdrShapeDefaults>
  <w:footnotePr>
    <w:footnote w:id="0"/>
    <w:footnote w:id="1"/>
  </w:footnotePr>
  <w:endnotePr>
    <w:endnote w:id="0"/>
    <w:endnote w:id="1"/>
  </w:endnotePr>
  <w:compat/>
  <w:rsids>
    <w:rsidRoot w:val="00DB0B32"/>
    <w:rsid w:val="000023BD"/>
    <w:rsid w:val="00003BB5"/>
    <w:rsid w:val="00006FF8"/>
    <w:rsid w:val="000070B9"/>
    <w:rsid w:val="00010976"/>
    <w:rsid w:val="00013308"/>
    <w:rsid w:val="00014D3E"/>
    <w:rsid w:val="00024C1F"/>
    <w:rsid w:val="000274DC"/>
    <w:rsid w:val="0003143A"/>
    <w:rsid w:val="0003448F"/>
    <w:rsid w:val="00035EB4"/>
    <w:rsid w:val="00040A58"/>
    <w:rsid w:val="0004233D"/>
    <w:rsid w:val="000459BA"/>
    <w:rsid w:val="0004701A"/>
    <w:rsid w:val="000500BE"/>
    <w:rsid w:val="000500D1"/>
    <w:rsid w:val="0005041B"/>
    <w:rsid w:val="0005157E"/>
    <w:rsid w:val="0005528D"/>
    <w:rsid w:val="00056E01"/>
    <w:rsid w:val="0006044E"/>
    <w:rsid w:val="00060D74"/>
    <w:rsid w:val="0006165C"/>
    <w:rsid w:val="000618B7"/>
    <w:rsid w:val="000636FE"/>
    <w:rsid w:val="000652E4"/>
    <w:rsid w:val="0006646F"/>
    <w:rsid w:val="00072EA3"/>
    <w:rsid w:val="00082932"/>
    <w:rsid w:val="00082CEA"/>
    <w:rsid w:val="00083712"/>
    <w:rsid w:val="00087B47"/>
    <w:rsid w:val="00091F91"/>
    <w:rsid w:val="0009405A"/>
    <w:rsid w:val="000A15EF"/>
    <w:rsid w:val="000A3F7C"/>
    <w:rsid w:val="000A4053"/>
    <w:rsid w:val="000A6771"/>
    <w:rsid w:val="000A6A7F"/>
    <w:rsid w:val="000A7645"/>
    <w:rsid w:val="000A79FA"/>
    <w:rsid w:val="000B2B1A"/>
    <w:rsid w:val="000B2BBC"/>
    <w:rsid w:val="000B3774"/>
    <w:rsid w:val="000B3D51"/>
    <w:rsid w:val="000C2DFE"/>
    <w:rsid w:val="000C2F76"/>
    <w:rsid w:val="000C5BB6"/>
    <w:rsid w:val="000C65C7"/>
    <w:rsid w:val="000D0B74"/>
    <w:rsid w:val="000D1586"/>
    <w:rsid w:val="000D3DA9"/>
    <w:rsid w:val="000E0459"/>
    <w:rsid w:val="000E3843"/>
    <w:rsid w:val="000E4E71"/>
    <w:rsid w:val="000F094A"/>
    <w:rsid w:val="000F146A"/>
    <w:rsid w:val="000F19E4"/>
    <w:rsid w:val="000F5997"/>
    <w:rsid w:val="000F71D4"/>
    <w:rsid w:val="000F7742"/>
    <w:rsid w:val="001030B8"/>
    <w:rsid w:val="00103FCC"/>
    <w:rsid w:val="00107779"/>
    <w:rsid w:val="00107869"/>
    <w:rsid w:val="00107AE9"/>
    <w:rsid w:val="00107CA5"/>
    <w:rsid w:val="00114B2A"/>
    <w:rsid w:val="001151F0"/>
    <w:rsid w:val="001151FE"/>
    <w:rsid w:val="00115E57"/>
    <w:rsid w:val="00116582"/>
    <w:rsid w:val="001219A7"/>
    <w:rsid w:val="001240BF"/>
    <w:rsid w:val="00132E2A"/>
    <w:rsid w:val="001331D0"/>
    <w:rsid w:val="001413C5"/>
    <w:rsid w:val="00143CAB"/>
    <w:rsid w:val="00144E58"/>
    <w:rsid w:val="0014570C"/>
    <w:rsid w:val="00145ED9"/>
    <w:rsid w:val="0014795C"/>
    <w:rsid w:val="001535BE"/>
    <w:rsid w:val="001539E1"/>
    <w:rsid w:val="001579F5"/>
    <w:rsid w:val="0016111A"/>
    <w:rsid w:val="0016171C"/>
    <w:rsid w:val="0016310F"/>
    <w:rsid w:val="00163595"/>
    <w:rsid w:val="001648A9"/>
    <w:rsid w:val="00164C2A"/>
    <w:rsid w:val="00166AE0"/>
    <w:rsid w:val="00171870"/>
    <w:rsid w:val="001764DE"/>
    <w:rsid w:val="00176749"/>
    <w:rsid w:val="00176ECB"/>
    <w:rsid w:val="00181883"/>
    <w:rsid w:val="00181E67"/>
    <w:rsid w:val="00182697"/>
    <w:rsid w:val="00183209"/>
    <w:rsid w:val="00185813"/>
    <w:rsid w:val="001A1F23"/>
    <w:rsid w:val="001A3756"/>
    <w:rsid w:val="001A4688"/>
    <w:rsid w:val="001A4A53"/>
    <w:rsid w:val="001B2B51"/>
    <w:rsid w:val="001B4CFF"/>
    <w:rsid w:val="001B71DD"/>
    <w:rsid w:val="001C0CDD"/>
    <w:rsid w:val="001C3DE2"/>
    <w:rsid w:val="001C4CD3"/>
    <w:rsid w:val="001D593F"/>
    <w:rsid w:val="001D6503"/>
    <w:rsid w:val="001E00C1"/>
    <w:rsid w:val="001E1138"/>
    <w:rsid w:val="001E46EC"/>
    <w:rsid w:val="001E5FEE"/>
    <w:rsid w:val="001E7BE9"/>
    <w:rsid w:val="001F1966"/>
    <w:rsid w:val="001F1A54"/>
    <w:rsid w:val="001F7DDC"/>
    <w:rsid w:val="00200A8C"/>
    <w:rsid w:val="00202FF3"/>
    <w:rsid w:val="00204B42"/>
    <w:rsid w:val="0021738F"/>
    <w:rsid w:val="002214CA"/>
    <w:rsid w:val="00224891"/>
    <w:rsid w:val="00225024"/>
    <w:rsid w:val="00226AA1"/>
    <w:rsid w:val="00226FB4"/>
    <w:rsid w:val="00227FBA"/>
    <w:rsid w:val="00233AC5"/>
    <w:rsid w:val="00242F41"/>
    <w:rsid w:val="00245785"/>
    <w:rsid w:val="0024778F"/>
    <w:rsid w:val="00256356"/>
    <w:rsid w:val="002609F5"/>
    <w:rsid w:val="00261775"/>
    <w:rsid w:val="00261FBB"/>
    <w:rsid w:val="00263087"/>
    <w:rsid w:val="00265149"/>
    <w:rsid w:val="00267799"/>
    <w:rsid w:val="00276CCB"/>
    <w:rsid w:val="00280E97"/>
    <w:rsid w:val="00282075"/>
    <w:rsid w:val="00283AB9"/>
    <w:rsid w:val="00287623"/>
    <w:rsid w:val="00291C5F"/>
    <w:rsid w:val="00292E82"/>
    <w:rsid w:val="00294960"/>
    <w:rsid w:val="002A6065"/>
    <w:rsid w:val="002B34C3"/>
    <w:rsid w:val="002B3BB1"/>
    <w:rsid w:val="002B68C8"/>
    <w:rsid w:val="002C1E02"/>
    <w:rsid w:val="002C2477"/>
    <w:rsid w:val="002D0225"/>
    <w:rsid w:val="002D0D3A"/>
    <w:rsid w:val="002D20DA"/>
    <w:rsid w:val="002D31D0"/>
    <w:rsid w:val="002D602E"/>
    <w:rsid w:val="002E1AC4"/>
    <w:rsid w:val="002E2B50"/>
    <w:rsid w:val="002E3F4D"/>
    <w:rsid w:val="002E4451"/>
    <w:rsid w:val="002E7990"/>
    <w:rsid w:val="002F0E2F"/>
    <w:rsid w:val="002F21B3"/>
    <w:rsid w:val="002F63C5"/>
    <w:rsid w:val="002F743A"/>
    <w:rsid w:val="003004BE"/>
    <w:rsid w:val="00300783"/>
    <w:rsid w:val="00300D15"/>
    <w:rsid w:val="00301E03"/>
    <w:rsid w:val="00302C70"/>
    <w:rsid w:val="00304E09"/>
    <w:rsid w:val="003100BE"/>
    <w:rsid w:val="00311BDF"/>
    <w:rsid w:val="00312554"/>
    <w:rsid w:val="003131C4"/>
    <w:rsid w:val="0031667C"/>
    <w:rsid w:val="003178EB"/>
    <w:rsid w:val="003233EC"/>
    <w:rsid w:val="003235B7"/>
    <w:rsid w:val="00327E34"/>
    <w:rsid w:val="003348D8"/>
    <w:rsid w:val="0033578F"/>
    <w:rsid w:val="00336369"/>
    <w:rsid w:val="00337511"/>
    <w:rsid w:val="00342BC6"/>
    <w:rsid w:val="00342BFB"/>
    <w:rsid w:val="00344E24"/>
    <w:rsid w:val="00345F7A"/>
    <w:rsid w:val="0034623A"/>
    <w:rsid w:val="003466E1"/>
    <w:rsid w:val="00347D5A"/>
    <w:rsid w:val="00347EB1"/>
    <w:rsid w:val="003538A6"/>
    <w:rsid w:val="003571CC"/>
    <w:rsid w:val="00360122"/>
    <w:rsid w:val="00362505"/>
    <w:rsid w:val="00362B80"/>
    <w:rsid w:val="00367068"/>
    <w:rsid w:val="0037023C"/>
    <w:rsid w:val="00372F09"/>
    <w:rsid w:val="00373929"/>
    <w:rsid w:val="00374D2F"/>
    <w:rsid w:val="00374F53"/>
    <w:rsid w:val="003760CF"/>
    <w:rsid w:val="00377F93"/>
    <w:rsid w:val="003807B9"/>
    <w:rsid w:val="0038118D"/>
    <w:rsid w:val="0038292E"/>
    <w:rsid w:val="00384F7D"/>
    <w:rsid w:val="00391CB2"/>
    <w:rsid w:val="00393451"/>
    <w:rsid w:val="00394B76"/>
    <w:rsid w:val="00395549"/>
    <w:rsid w:val="0039613D"/>
    <w:rsid w:val="00397B8E"/>
    <w:rsid w:val="003A0745"/>
    <w:rsid w:val="003A0C09"/>
    <w:rsid w:val="003A1576"/>
    <w:rsid w:val="003A1E61"/>
    <w:rsid w:val="003A340D"/>
    <w:rsid w:val="003A3722"/>
    <w:rsid w:val="003A4988"/>
    <w:rsid w:val="003A51AB"/>
    <w:rsid w:val="003A5B08"/>
    <w:rsid w:val="003B0FF0"/>
    <w:rsid w:val="003B1992"/>
    <w:rsid w:val="003B5419"/>
    <w:rsid w:val="003C0406"/>
    <w:rsid w:val="003C1DDB"/>
    <w:rsid w:val="003C7557"/>
    <w:rsid w:val="003D1CBB"/>
    <w:rsid w:val="003D4417"/>
    <w:rsid w:val="003D58C5"/>
    <w:rsid w:val="003D6DC3"/>
    <w:rsid w:val="003E3DE5"/>
    <w:rsid w:val="003E3E60"/>
    <w:rsid w:val="003E5495"/>
    <w:rsid w:val="003E5A58"/>
    <w:rsid w:val="003E609A"/>
    <w:rsid w:val="003F16AD"/>
    <w:rsid w:val="003F53FC"/>
    <w:rsid w:val="003F541A"/>
    <w:rsid w:val="00400750"/>
    <w:rsid w:val="00410ECD"/>
    <w:rsid w:val="004112A1"/>
    <w:rsid w:val="004126B7"/>
    <w:rsid w:val="00413395"/>
    <w:rsid w:val="00413C8F"/>
    <w:rsid w:val="00415BEC"/>
    <w:rsid w:val="00415E2C"/>
    <w:rsid w:val="00422E01"/>
    <w:rsid w:val="004262E4"/>
    <w:rsid w:val="00430F94"/>
    <w:rsid w:val="004337CD"/>
    <w:rsid w:val="00440C7F"/>
    <w:rsid w:val="00441725"/>
    <w:rsid w:val="00442CFF"/>
    <w:rsid w:val="0044308A"/>
    <w:rsid w:val="00443737"/>
    <w:rsid w:val="00450EA9"/>
    <w:rsid w:val="00452806"/>
    <w:rsid w:val="004550E5"/>
    <w:rsid w:val="0046663E"/>
    <w:rsid w:val="0046712D"/>
    <w:rsid w:val="00467C97"/>
    <w:rsid w:val="004718C0"/>
    <w:rsid w:val="00472150"/>
    <w:rsid w:val="0047365B"/>
    <w:rsid w:val="004737EF"/>
    <w:rsid w:val="00474C82"/>
    <w:rsid w:val="00475FFF"/>
    <w:rsid w:val="00476C91"/>
    <w:rsid w:val="004908E2"/>
    <w:rsid w:val="00490976"/>
    <w:rsid w:val="00490BA7"/>
    <w:rsid w:val="004A5975"/>
    <w:rsid w:val="004B0C0D"/>
    <w:rsid w:val="004B3051"/>
    <w:rsid w:val="004B388E"/>
    <w:rsid w:val="004B3D55"/>
    <w:rsid w:val="004B4495"/>
    <w:rsid w:val="004B4BEE"/>
    <w:rsid w:val="004B4E01"/>
    <w:rsid w:val="004C1856"/>
    <w:rsid w:val="004C277E"/>
    <w:rsid w:val="004C2B9D"/>
    <w:rsid w:val="004C5C10"/>
    <w:rsid w:val="004C64BD"/>
    <w:rsid w:val="004D0CCD"/>
    <w:rsid w:val="004D1948"/>
    <w:rsid w:val="004D1E3A"/>
    <w:rsid w:val="004D2FA0"/>
    <w:rsid w:val="004D47EF"/>
    <w:rsid w:val="004D4BB1"/>
    <w:rsid w:val="004D4E3B"/>
    <w:rsid w:val="004D5BE1"/>
    <w:rsid w:val="004E2AC8"/>
    <w:rsid w:val="004E3F36"/>
    <w:rsid w:val="004E5F8D"/>
    <w:rsid w:val="004F44F4"/>
    <w:rsid w:val="004F4978"/>
    <w:rsid w:val="004F49AD"/>
    <w:rsid w:val="004F6A92"/>
    <w:rsid w:val="0050633A"/>
    <w:rsid w:val="0050669B"/>
    <w:rsid w:val="0050741B"/>
    <w:rsid w:val="00507857"/>
    <w:rsid w:val="00507C40"/>
    <w:rsid w:val="00513484"/>
    <w:rsid w:val="00514337"/>
    <w:rsid w:val="00514390"/>
    <w:rsid w:val="00516554"/>
    <w:rsid w:val="005205EA"/>
    <w:rsid w:val="00525D5F"/>
    <w:rsid w:val="00530B7F"/>
    <w:rsid w:val="00531C79"/>
    <w:rsid w:val="005339F2"/>
    <w:rsid w:val="0053565C"/>
    <w:rsid w:val="005374B8"/>
    <w:rsid w:val="00541CD9"/>
    <w:rsid w:val="005423B6"/>
    <w:rsid w:val="00552401"/>
    <w:rsid w:val="005556E6"/>
    <w:rsid w:val="00555CA2"/>
    <w:rsid w:val="00557325"/>
    <w:rsid w:val="00561473"/>
    <w:rsid w:val="00562C67"/>
    <w:rsid w:val="005634D4"/>
    <w:rsid w:val="00563AE6"/>
    <w:rsid w:val="00565E69"/>
    <w:rsid w:val="00566CC6"/>
    <w:rsid w:val="0057108A"/>
    <w:rsid w:val="005715EF"/>
    <w:rsid w:val="00572CC6"/>
    <w:rsid w:val="00573606"/>
    <w:rsid w:val="00576A26"/>
    <w:rsid w:val="00581685"/>
    <w:rsid w:val="00584342"/>
    <w:rsid w:val="00584BCE"/>
    <w:rsid w:val="0058505D"/>
    <w:rsid w:val="00587385"/>
    <w:rsid w:val="0059007C"/>
    <w:rsid w:val="005946C4"/>
    <w:rsid w:val="00597CC1"/>
    <w:rsid w:val="00597EC6"/>
    <w:rsid w:val="005A202F"/>
    <w:rsid w:val="005A2656"/>
    <w:rsid w:val="005B2B88"/>
    <w:rsid w:val="005B5A28"/>
    <w:rsid w:val="005B72A3"/>
    <w:rsid w:val="005C1CFF"/>
    <w:rsid w:val="005C5DB4"/>
    <w:rsid w:val="005C74D4"/>
    <w:rsid w:val="005D08A9"/>
    <w:rsid w:val="005D42A4"/>
    <w:rsid w:val="005D52DF"/>
    <w:rsid w:val="005D6A57"/>
    <w:rsid w:val="005E0891"/>
    <w:rsid w:val="005E20B1"/>
    <w:rsid w:val="005E21E7"/>
    <w:rsid w:val="005E2B69"/>
    <w:rsid w:val="005E3FCD"/>
    <w:rsid w:val="005E4DC5"/>
    <w:rsid w:val="005E529F"/>
    <w:rsid w:val="005E5A90"/>
    <w:rsid w:val="005E77FB"/>
    <w:rsid w:val="005F1C1D"/>
    <w:rsid w:val="005F40B0"/>
    <w:rsid w:val="005F786A"/>
    <w:rsid w:val="00604D55"/>
    <w:rsid w:val="006100F2"/>
    <w:rsid w:val="006114E1"/>
    <w:rsid w:val="00616748"/>
    <w:rsid w:val="00623ED0"/>
    <w:rsid w:val="00627AE1"/>
    <w:rsid w:val="006317F6"/>
    <w:rsid w:val="00634A0F"/>
    <w:rsid w:val="00642E19"/>
    <w:rsid w:val="00642F48"/>
    <w:rsid w:val="00644730"/>
    <w:rsid w:val="00644F23"/>
    <w:rsid w:val="0064607F"/>
    <w:rsid w:val="0064702D"/>
    <w:rsid w:val="00650D86"/>
    <w:rsid w:val="00651757"/>
    <w:rsid w:val="0065207E"/>
    <w:rsid w:val="00652B04"/>
    <w:rsid w:val="0065368E"/>
    <w:rsid w:val="006550CD"/>
    <w:rsid w:val="006571AE"/>
    <w:rsid w:val="0066288D"/>
    <w:rsid w:val="0066322F"/>
    <w:rsid w:val="006638DB"/>
    <w:rsid w:val="00663BB8"/>
    <w:rsid w:val="00667F9A"/>
    <w:rsid w:val="00671028"/>
    <w:rsid w:val="00672299"/>
    <w:rsid w:val="00675165"/>
    <w:rsid w:val="006767C5"/>
    <w:rsid w:val="006773EE"/>
    <w:rsid w:val="00677FE2"/>
    <w:rsid w:val="00686463"/>
    <w:rsid w:val="006919D8"/>
    <w:rsid w:val="00692321"/>
    <w:rsid w:val="00692414"/>
    <w:rsid w:val="00692F23"/>
    <w:rsid w:val="00694D87"/>
    <w:rsid w:val="0069503F"/>
    <w:rsid w:val="006A0A04"/>
    <w:rsid w:val="006A15AA"/>
    <w:rsid w:val="006A3A3A"/>
    <w:rsid w:val="006A7BD8"/>
    <w:rsid w:val="006B097B"/>
    <w:rsid w:val="006B18C1"/>
    <w:rsid w:val="006B22DA"/>
    <w:rsid w:val="006B7FC8"/>
    <w:rsid w:val="006C0CDC"/>
    <w:rsid w:val="006C1569"/>
    <w:rsid w:val="006C1744"/>
    <w:rsid w:val="006C17F2"/>
    <w:rsid w:val="006C3165"/>
    <w:rsid w:val="006C321B"/>
    <w:rsid w:val="006C35C3"/>
    <w:rsid w:val="006C525A"/>
    <w:rsid w:val="006D00CF"/>
    <w:rsid w:val="006D170D"/>
    <w:rsid w:val="006D3564"/>
    <w:rsid w:val="006D75F2"/>
    <w:rsid w:val="006E12F4"/>
    <w:rsid w:val="006E2814"/>
    <w:rsid w:val="006F0F87"/>
    <w:rsid w:val="006F1540"/>
    <w:rsid w:val="006F1C56"/>
    <w:rsid w:val="006F20AD"/>
    <w:rsid w:val="0070615B"/>
    <w:rsid w:val="0070770A"/>
    <w:rsid w:val="007079E4"/>
    <w:rsid w:val="00710ACF"/>
    <w:rsid w:val="00710AF1"/>
    <w:rsid w:val="0071331E"/>
    <w:rsid w:val="00714CAC"/>
    <w:rsid w:val="0071735B"/>
    <w:rsid w:val="00723BCE"/>
    <w:rsid w:val="00731886"/>
    <w:rsid w:val="00735D8B"/>
    <w:rsid w:val="00736778"/>
    <w:rsid w:val="00736BFF"/>
    <w:rsid w:val="00737A18"/>
    <w:rsid w:val="0074131F"/>
    <w:rsid w:val="007423AD"/>
    <w:rsid w:val="00742D34"/>
    <w:rsid w:val="00744327"/>
    <w:rsid w:val="007504D0"/>
    <w:rsid w:val="00752A3A"/>
    <w:rsid w:val="00764528"/>
    <w:rsid w:val="007658E2"/>
    <w:rsid w:val="00770DF4"/>
    <w:rsid w:val="00772D6C"/>
    <w:rsid w:val="007765C7"/>
    <w:rsid w:val="0077792D"/>
    <w:rsid w:val="007812D1"/>
    <w:rsid w:val="00782E0A"/>
    <w:rsid w:val="00783BA9"/>
    <w:rsid w:val="00783BE3"/>
    <w:rsid w:val="00784FA1"/>
    <w:rsid w:val="00790E3B"/>
    <w:rsid w:val="00797AC2"/>
    <w:rsid w:val="007B0BCC"/>
    <w:rsid w:val="007B0EC8"/>
    <w:rsid w:val="007B101C"/>
    <w:rsid w:val="007B75DE"/>
    <w:rsid w:val="007C143E"/>
    <w:rsid w:val="007D1334"/>
    <w:rsid w:val="007D1F60"/>
    <w:rsid w:val="007D2E15"/>
    <w:rsid w:val="007D3E49"/>
    <w:rsid w:val="007D40D8"/>
    <w:rsid w:val="007D61A6"/>
    <w:rsid w:val="007D6CC7"/>
    <w:rsid w:val="007D6FA8"/>
    <w:rsid w:val="007E1A68"/>
    <w:rsid w:val="007E2E14"/>
    <w:rsid w:val="007E3016"/>
    <w:rsid w:val="007E40D3"/>
    <w:rsid w:val="007E7E1B"/>
    <w:rsid w:val="007F1371"/>
    <w:rsid w:val="007F288F"/>
    <w:rsid w:val="007F706D"/>
    <w:rsid w:val="007F7ECE"/>
    <w:rsid w:val="00800A40"/>
    <w:rsid w:val="00806779"/>
    <w:rsid w:val="008104AB"/>
    <w:rsid w:val="00811C5B"/>
    <w:rsid w:val="00814686"/>
    <w:rsid w:val="00814E7D"/>
    <w:rsid w:val="008155DE"/>
    <w:rsid w:val="00815EC6"/>
    <w:rsid w:val="0081690C"/>
    <w:rsid w:val="00825391"/>
    <w:rsid w:val="0082794D"/>
    <w:rsid w:val="008279A1"/>
    <w:rsid w:val="00830442"/>
    <w:rsid w:val="0083160C"/>
    <w:rsid w:val="00835E93"/>
    <w:rsid w:val="00836CB2"/>
    <w:rsid w:val="00837749"/>
    <w:rsid w:val="00837AA5"/>
    <w:rsid w:val="008415FE"/>
    <w:rsid w:val="008441B4"/>
    <w:rsid w:val="00844728"/>
    <w:rsid w:val="008476CF"/>
    <w:rsid w:val="00856AD7"/>
    <w:rsid w:val="008605F9"/>
    <w:rsid w:val="00860804"/>
    <w:rsid w:val="00860FA4"/>
    <w:rsid w:val="00861627"/>
    <w:rsid w:val="00861F47"/>
    <w:rsid w:val="00862638"/>
    <w:rsid w:val="00865694"/>
    <w:rsid w:val="0086654F"/>
    <w:rsid w:val="0086707D"/>
    <w:rsid w:val="00873925"/>
    <w:rsid w:val="0087418F"/>
    <w:rsid w:val="008744D1"/>
    <w:rsid w:val="00875C65"/>
    <w:rsid w:val="00880EFE"/>
    <w:rsid w:val="00883D8C"/>
    <w:rsid w:val="00885789"/>
    <w:rsid w:val="00886A58"/>
    <w:rsid w:val="00887C4A"/>
    <w:rsid w:val="0089010E"/>
    <w:rsid w:val="00891C57"/>
    <w:rsid w:val="00892851"/>
    <w:rsid w:val="00893914"/>
    <w:rsid w:val="0089452D"/>
    <w:rsid w:val="008A6064"/>
    <w:rsid w:val="008A71A8"/>
    <w:rsid w:val="008B4EED"/>
    <w:rsid w:val="008B5BF6"/>
    <w:rsid w:val="008B6437"/>
    <w:rsid w:val="008B6A01"/>
    <w:rsid w:val="008B6E3C"/>
    <w:rsid w:val="008B6FAE"/>
    <w:rsid w:val="008B731C"/>
    <w:rsid w:val="008C41FD"/>
    <w:rsid w:val="008C43E0"/>
    <w:rsid w:val="008D0BDC"/>
    <w:rsid w:val="008D1562"/>
    <w:rsid w:val="008D21AC"/>
    <w:rsid w:val="008D56E3"/>
    <w:rsid w:val="008D596B"/>
    <w:rsid w:val="008D68A5"/>
    <w:rsid w:val="008D68C9"/>
    <w:rsid w:val="008D72F2"/>
    <w:rsid w:val="008E01AB"/>
    <w:rsid w:val="008E0C30"/>
    <w:rsid w:val="008E1782"/>
    <w:rsid w:val="008E1BA7"/>
    <w:rsid w:val="008E7EB0"/>
    <w:rsid w:val="008F0B85"/>
    <w:rsid w:val="008F18B8"/>
    <w:rsid w:val="008F46C4"/>
    <w:rsid w:val="008F4A02"/>
    <w:rsid w:val="008F63AE"/>
    <w:rsid w:val="009008B9"/>
    <w:rsid w:val="0090141B"/>
    <w:rsid w:val="009032CB"/>
    <w:rsid w:val="0091078F"/>
    <w:rsid w:val="00911AD7"/>
    <w:rsid w:val="00912B1C"/>
    <w:rsid w:val="0091383D"/>
    <w:rsid w:val="00914EE1"/>
    <w:rsid w:val="009158E3"/>
    <w:rsid w:val="009203AA"/>
    <w:rsid w:val="00921F36"/>
    <w:rsid w:val="009235CD"/>
    <w:rsid w:val="00923B5A"/>
    <w:rsid w:val="0092502A"/>
    <w:rsid w:val="0093334C"/>
    <w:rsid w:val="009354CB"/>
    <w:rsid w:val="00936C20"/>
    <w:rsid w:val="009400FA"/>
    <w:rsid w:val="00944F20"/>
    <w:rsid w:val="00945BE6"/>
    <w:rsid w:val="0095284A"/>
    <w:rsid w:val="00952DE2"/>
    <w:rsid w:val="00953621"/>
    <w:rsid w:val="00957009"/>
    <w:rsid w:val="00962957"/>
    <w:rsid w:val="0096637E"/>
    <w:rsid w:val="00967873"/>
    <w:rsid w:val="00967E72"/>
    <w:rsid w:val="00972D23"/>
    <w:rsid w:val="00975840"/>
    <w:rsid w:val="00982DA0"/>
    <w:rsid w:val="00984C10"/>
    <w:rsid w:val="00987127"/>
    <w:rsid w:val="00987FBB"/>
    <w:rsid w:val="00990264"/>
    <w:rsid w:val="00993B90"/>
    <w:rsid w:val="00995F88"/>
    <w:rsid w:val="009976FF"/>
    <w:rsid w:val="009A315D"/>
    <w:rsid w:val="009A5C81"/>
    <w:rsid w:val="009A77DA"/>
    <w:rsid w:val="009B148C"/>
    <w:rsid w:val="009B54A2"/>
    <w:rsid w:val="009B6E87"/>
    <w:rsid w:val="009D12D7"/>
    <w:rsid w:val="009D3485"/>
    <w:rsid w:val="009D3CBC"/>
    <w:rsid w:val="009D5D72"/>
    <w:rsid w:val="009E2112"/>
    <w:rsid w:val="009E2F3B"/>
    <w:rsid w:val="009E3E42"/>
    <w:rsid w:val="009E4651"/>
    <w:rsid w:val="009E7068"/>
    <w:rsid w:val="009F0097"/>
    <w:rsid w:val="009F1F81"/>
    <w:rsid w:val="009F3150"/>
    <w:rsid w:val="009F39B5"/>
    <w:rsid w:val="009F3CB4"/>
    <w:rsid w:val="009F7C70"/>
    <w:rsid w:val="00A022B3"/>
    <w:rsid w:val="00A05D50"/>
    <w:rsid w:val="00A11B9E"/>
    <w:rsid w:val="00A171E1"/>
    <w:rsid w:val="00A216E9"/>
    <w:rsid w:val="00A2492B"/>
    <w:rsid w:val="00A26A22"/>
    <w:rsid w:val="00A272F4"/>
    <w:rsid w:val="00A27F4F"/>
    <w:rsid w:val="00A318A0"/>
    <w:rsid w:val="00A3201A"/>
    <w:rsid w:val="00A330CE"/>
    <w:rsid w:val="00A337B9"/>
    <w:rsid w:val="00A3400C"/>
    <w:rsid w:val="00A3465A"/>
    <w:rsid w:val="00A3567A"/>
    <w:rsid w:val="00A41129"/>
    <w:rsid w:val="00A41C9B"/>
    <w:rsid w:val="00A435D9"/>
    <w:rsid w:val="00A43608"/>
    <w:rsid w:val="00A43A24"/>
    <w:rsid w:val="00A43D5E"/>
    <w:rsid w:val="00A4525F"/>
    <w:rsid w:val="00A45D89"/>
    <w:rsid w:val="00A50FAD"/>
    <w:rsid w:val="00A515D6"/>
    <w:rsid w:val="00A51B5A"/>
    <w:rsid w:val="00A52C56"/>
    <w:rsid w:val="00A558C2"/>
    <w:rsid w:val="00A5622B"/>
    <w:rsid w:val="00A57E80"/>
    <w:rsid w:val="00A636BA"/>
    <w:rsid w:val="00A63F16"/>
    <w:rsid w:val="00A64E28"/>
    <w:rsid w:val="00A7052B"/>
    <w:rsid w:val="00A72655"/>
    <w:rsid w:val="00A75055"/>
    <w:rsid w:val="00A77FF3"/>
    <w:rsid w:val="00A80F45"/>
    <w:rsid w:val="00A83CCE"/>
    <w:rsid w:val="00A84B29"/>
    <w:rsid w:val="00A86DB9"/>
    <w:rsid w:val="00A96105"/>
    <w:rsid w:val="00AA2112"/>
    <w:rsid w:val="00AA49C4"/>
    <w:rsid w:val="00AA739D"/>
    <w:rsid w:val="00AB07F2"/>
    <w:rsid w:val="00AB0916"/>
    <w:rsid w:val="00AB31FA"/>
    <w:rsid w:val="00AB4657"/>
    <w:rsid w:val="00AB7DB9"/>
    <w:rsid w:val="00AC2456"/>
    <w:rsid w:val="00AC5A0E"/>
    <w:rsid w:val="00AD4BD1"/>
    <w:rsid w:val="00AD56A7"/>
    <w:rsid w:val="00AD59F0"/>
    <w:rsid w:val="00AD6700"/>
    <w:rsid w:val="00AE1D59"/>
    <w:rsid w:val="00AE3153"/>
    <w:rsid w:val="00AE3BB6"/>
    <w:rsid w:val="00AE62A8"/>
    <w:rsid w:val="00AF02A0"/>
    <w:rsid w:val="00AF29A2"/>
    <w:rsid w:val="00AF3ED8"/>
    <w:rsid w:val="00AF5A95"/>
    <w:rsid w:val="00B02F2B"/>
    <w:rsid w:val="00B03235"/>
    <w:rsid w:val="00B0389F"/>
    <w:rsid w:val="00B04D0D"/>
    <w:rsid w:val="00B04FC6"/>
    <w:rsid w:val="00B053FD"/>
    <w:rsid w:val="00B05B18"/>
    <w:rsid w:val="00B06739"/>
    <w:rsid w:val="00B06C93"/>
    <w:rsid w:val="00B06EA3"/>
    <w:rsid w:val="00B104D4"/>
    <w:rsid w:val="00B10595"/>
    <w:rsid w:val="00B12D3C"/>
    <w:rsid w:val="00B16FC0"/>
    <w:rsid w:val="00B20E3A"/>
    <w:rsid w:val="00B217AF"/>
    <w:rsid w:val="00B21D0F"/>
    <w:rsid w:val="00B23567"/>
    <w:rsid w:val="00B237CD"/>
    <w:rsid w:val="00B260B4"/>
    <w:rsid w:val="00B26C31"/>
    <w:rsid w:val="00B347F4"/>
    <w:rsid w:val="00B37BDE"/>
    <w:rsid w:val="00B40731"/>
    <w:rsid w:val="00B4131E"/>
    <w:rsid w:val="00B43604"/>
    <w:rsid w:val="00B43F43"/>
    <w:rsid w:val="00B4572C"/>
    <w:rsid w:val="00B46936"/>
    <w:rsid w:val="00B472A6"/>
    <w:rsid w:val="00B57343"/>
    <w:rsid w:val="00B6199B"/>
    <w:rsid w:val="00B62DD2"/>
    <w:rsid w:val="00B64D72"/>
    <w:rsid w:val="00B713E6"/>
    <w:rsid w:val="00B7228D"/>
    <w:rsid w:val="00B73931"/>
    <w:rsid w:val="00B73BD1"/>
    <w:rsid w:val="00B75814"/>
    <w:rsid w:val="00B76205"/>
    <w:rsid w:val="00B76E55"/>
    <w:rsid w:val="00B83A23"/>
    <w:rsid w:val="00B83B83"/>
    <w:rsid w:val="00B84C90"/>
    <w:rsid w:val="00B84E9E"/>
    <w:rsid w:val="00B90283"/>
    <w:rsid w:val="00B908F1"/>
    <w:rsid w:val="00B946BB"/>
    <w:rsid w:val="00B977E0"/>
    <w:rsid w:val="00BA3E76"/>
    <w:rsid w:val="00BA5DF4"/>
    <w:rsid w:val="00BA621A"/>
    <w:rsid w:val="00BA6DD6"/>
    <w:rsid w:val="00BB0F18"/>
    <w:rsid w:val="00BB18FC"/>
    <w:rsid w:val="00BB1EA6"/>
    <w:rsid w:val="00BB4354"/>
    <w:rsid w:val="00BB4B01"/>
    <w:rsid w:val="00BB74E2"/>
    <w:rsid w:val="00BC0984"/>
    <w:rsid w:val="00BC2666"/>
    <w:rsid w:val="00BC313B"/>
    <w:rsid w:val="00BC3D53"/>
    <w:rsid w:val="00BC408C"/>
    <w:rsid w:val="00BD023A"/>
    <w:rsid w:val="00BD2F28"/>
    <w:rsid w:val="00BD5226"/>
    <w:rsid w:val="00BD5282"/>
    <w:rsid w:val="00BD53F7"/>
    <w:rsid w:val="00BD7405"/>
    <w:rsid w:val="00BE3DC8"/>
    <w:rsid w:val="00BE60ED"/>
    <w:rsid w:val="00BF0A50"/>
    <w:rsid w:val="00BF25C5"/>
    <w:rsid w:val="00BF2EAD"/>
    <w:rsid w:val="00BF326D"/>
    <w:rsid w:val="00BF4817"/>
    <w:rsid w:val="00BF6923"/>
    <w:rsid w:val="00BF7EFF"/>
    <w:rsid w:val="00C02EFB"/>
    <w:rsid w:val="00C0338D"/>
    <w:rsid w:val="00C0479E"/>
    <w:rsid w:val="00C05CD6"/>
    <w:rsid w:val="00C11074"/>
    <w:rsid w:val="00C1131E"/>
    <w:rsid w:val="00C13CA9"/>
    <w:rsid w:val="00C14C56"/>
    <w:rsid w:val="00C14DB1"/>
    <w:rsid w:val="00C164BF"/>
    <w:rsid w:val="00C2088E"/>
    <w:rsid w:val="00C20F9F"/>
    <w:rsid w:val="00C21091"/>
    <w:rsid w:val="00C22539"/>
    <w:rsid w:val="00C24E31"/>
    <w:rsid w:val="00C24F24"/>
    <w:rsid w:val="00C25AAC"/>
    <w:rsid w:val="00C25C33"/>
    <w:rsid w:val="00C26ADC"/>
    <w:rsid w:val="00C26CE4"/>
    <w:rsid w:val="00C27B9A"/>
    <w:rsid w:val="00C30724"/>
    <w:rsid w:val="00C33B6F"/>
    <w:rsid w:val="00C3637F"/>
    <w:rsid w:val="00C36DDB"/>
    <w:rsid w:val="00C40D07"/>
    <w:rsid w:val="00C415EA"/>
    <w:rsid w:val="00C44850"/>
    <w:rsid w:val="00C44DA1"/>
    <w:rsid w:val="00C47A9E"/>
    <w:rsid w:val="00C505EE"/>
    <w:rsid w:val="00C51900"/>
    <w:rsid w:val="00C55BEA"/>
    <w:rsid w:val="00C56CA2"/>
    <w:rsid w:val="00C60157"/>
    <w:rsid w:val="00C6263E"/>
    <w:rsid w:val="00C72AE1"/>
    <w:rsid w:val="00C8391B"/>
    <w:rsid w:val="00C83A1F"/>
    <w:rsid w:val="00C843A2"/>
    <w:rsid w:val="00C87466"/>
    <w:rsid w:val="00C91F80"/>
    <w:rsid w:val="00CA46FA"/>
    <w:rsid w:val="00CA4949"/>
    <w:rsid w:val="00CA6134"/>
    <w:rsid w:val="00CB0216"/>
    <w:rsid w:val="00CB386C"/>
    <w:rsid w:val="00CC2313"/>
    <w:rsid w:val="00CC470A"/>
    <w:rsid w:val="00CC666E"/>
    <w:rsid w:val="00CC7580"/>
    <w:rsid w:val="00CD0691"/>
    <w:rsid w:val="00CD15DD"/>
    <w:rsid w:val="00CD32BC"/>
    <w:rsid w:val="00CD545A"/>
    <w:rsid w:val="00CE1C1E"/>
    <w:rsid w:val="00CE2875"/>
    <w:rsid w:val="00CE2958"/>
    <w:rsid w:val="00CE4A37"/>
    <w:rsid w:val="00CE50C0"/>
    <w:rsid w:val="00CE5E47"/>
    <w:rsid w:val="00CF0244"/>
    <w:rsid w:val="00CF2F95"/>
    <w:rsid w:val="00CF36B1"/>
    <w:rsid w:val="00CF6DC0"/>
    <w:rsid w:val="00D0692E"/>
    <w:rsid w:val="00D10869"/>
    <w:rsid w:val="00D15EF2"/>
    <w:rsid w:val="00D27D5F"/>
    <w:rsid w:val="00D314FE"/>
    <w:rsid w:val="00D3261E"/>
    <w:rsid w:val="00D33774"/>
    <w:rsid w:val="00D34B28"/>
    <w:rsid w:val="00D40649"/>
    <w:rsid w:val="00D436E0"/>
    <w:rsid w:val="00D43B0E"/>
    <w:rsid w:val="00D44EEB"/>
    <w:rsid w:val="00D45741"/>
    <w:rsid w:val="00D46142"/>
    <w:rsid w:val="00D4616A"/>
    <w:rsid w:val="00D51F2A"/>
    <w:rsid w:val="00D5714D"/>
    <w:rsid w:val="00D600F2"/>
    <w:rsid w:val="00D6179F"/>
    <w:rsid w:val="00D70E69"/>
    <w:rsid w:val="00D7246F"/>
    <w:rsid w:val="00D726C9"/>
    <w:rsid w:val="00D75765"/>
    <w:rsid w:val="00D76B06"/>
    <w:rsid w:val="00D814D4"/>
    <w:rsid w:val="00D81579"/>
    <w:rsid w:val="00D8243E"/>
    <w:rsid w:val="00D85492"/>
    <w:rsid w:val="00D86117"/>
    <w:rsid w:val="00D86C1C"/>
    <w:rsid w:val="00D87F5E"/>
    <w:rsid w:val="00D90837"/>
    <w:rsid w:val="00D90DA1"/>
    <w:rsid w:val="00D92F17"/>
    <w:rsid w:val="00D956EA"/>
    <w:rsid w:val="00D96820"/>
    <w:rsid w:val="00D96B9C"/>
    <w:rsid w:val="00D97CC3"/>
    <w:rsid w:val="00D97D73"/>
    <w:rsid w:val="00DA1DFB"/>
    <w:rsid w:val="00DA3AB8"/>
    <w:rsid w:val="00DA43BA"/>
    <w:rsid w:val="00DB0B32"/>
    <w:rsid w:val="00DB15C5"/>
    <w:rsid w:val="00DB26C4"/>
    <w:rsid w:val="00DB2B16"/>
    <w:rsid w:val="00DB33DF"/>
    <w:rsid w:val="00DB4A32"/>
    <w:rsid w:val="00DB64A8"/>
    <w:rsid w:val="00DB7327"/>
    <w:rsid w:val="00DC0CB1"/>
    <w:rsid w:val="00DC159C"/>
    <w:rsid w:val="00DC34C6"/>
    <w:rsid w:val="00DC39FC"/>
    <w:rsid w:val="00DD05D6"/>
    <w:rsid w:val="00DD1856"/>
    <w:rsid w:val="00DD2129"/>
    <w:rsid w:val="00DD2E92"/>
    <w:rsid w:val="00DD7479"/>
    <w:rsid w:val="00DE2624"/>
    <w:rsid w:val="00DE3F5E"/>
    <w:rsid w:val="00DE41FA"/>
    <w:rsid w:val="00DF068A"/>
    <w:rsid w:val="00DF14FF"/>
    <w:rsid w:val="00DF1C2A"/>
    <w:rsid w:val="00DF2647"/>
    <w:rsid w:val="00DF373E"/>
    <w:rsid w:val="00DF7AC4"/>
    <w:rsid w:val="00E00BDE"/>
    <w:rsid w:val="00E0165B"/>
    <w:rsid w:val="00E03BCD"/>
    <w:rsid w:val="00E052FD"/>
    <w:rsid w:val="00E053AD"/>
    <w:rsid w:val="00E06956"/>
    <w:rsid w:val="00E072E5"/>
    <w:rsid w:val="00E07B0F"/>
    <w:rsid w:val="00E07DC9"/>
    <w:rsid w:val="00E16090"/>
    <w:rsid w:val="00E22FA7"/>
    <w:rsid w:val="00E26419"/>
    <w:rsid w:val="00E26552"/>
    <w:rsid w:val="00E30359"/>
    <w:rsid w:val="00E313F3"/>
    <w:rsid w:val="00E3409E"/>
    <w:rsid w:val="00E367B8"/>
    <w:rsid w:val="00E41E9F"/>
    <w:rsid w:val="00E44958"/>
    <w:rsid w:val="00E4735B"/>
    <w:rsid w:val="00E47D20"/>
    <w:rsid w:val="00E51A2C"/>
    <w:rsid w:val="00E52CDB"/>
    <w:rsid w:val="00E53820"/>
    <w:rsid w:val="00E5414B"/>
    <w:rsid w:val="00E547C1"/>
    <w:rsid w:val="00E56EAE"/>
    <w:rsid w:val="00E60801"/>
    <w:rsid w:val="00E613BD"/>
    <w:rsid w:val="00E614AF"/>
    <w:rsid w:val="00E6503E"/>
    <w:rsid w:val="00E669FF"/>
    <w:rsid w:val="00E7275A"/>
    <w:rsid w:val="00E730AC"/>
    <w:rsid w:val="00E740E7"/>
    <w:rsid w:val="00E93185"/>
    <w:rsid w:val="00E95E78"/>
    <w:rsid w:val="00E96747"/>
    <w:rsid w:val="00EA2DA5"/>
    <w:rsid w:val="00EA37C8"/>
    <w:rsid w:val="00EA4B72"/>
    <w:rsid w:val="00EA4ED5"/>
    <w:rsid w:val="00EA6BEE"/>
    <w:rsid w:val="00EA7AED"/>
    <w:rsid w:val="00EB00C8"/>
    <w:rsid w:val="00EB395E"/>
    <w:rsid w:val="00EB5526"/>
    <w:rsid w:val="00EB5F28"/>
    <w:rsid w:val="00EC0E28"/>
    <w:rsid w:val="00EC6578"/>
    <w:rsid w:val="00EC72AA"/>
    <w:rsid w:val="00ED53AA"/>
    <w:rsid w:val="00ED58DA"/>
    <w:rsid w:val="00ED7955"/>
    <w:rsid w:val="00EE75CC"/>
    <w:rsid w:val="00EF194C"/>
    <w:rsid w:val="00EF1D82"/>
    <w:rsid w:val="00EF2B22"/>
    <w:rsid w:val="00EF41AC"/>
    <w:rsid w:val="00EF41CD"/>
    <w:rsid w:val="00EF41E7"/>
    <w:rsid w:val="00EF79B5"/>
    <w:rsid w:val="00F0001F"/>
    <w:rsid w:val="00F00552"/>
    <w:rsid w:val="00F01F11"/>
    <w:rsid w:val="00F066F5"/>
    <w:rsid w:val="00F10C4B"/>
    <w:rsid w:val="00F10F1F"/>
    <w:rsid w:val="00F13579"/>
    <w:rsid w:val="00F1425C"/>
    <w:rsid w:val="00F14392"/>
    <w:rsid w:val="00F26087"/>
    <w:rsid w:val="00F304B3"/>
    <w:rsid w:val="00F3119D"/>
    <w:rsid w:val="00F3148D"/>
    <w:rsid w:val="00F34EF9"/>
    <w:rsid w:val="00F35199"/>
    <w:rsid w:val="00F36BA3"/>
    <w:rsid w:val="00F462A0"/>
    <w:rsid w:val="00F463C9"/>
    <w:rsid w:val="00F463F5"/>
    <w:rsid w:val="00F46889"/>
    <w:rsid w:val="00F476C8"/>
    <w:rsid w:val="00F52024"/>
    <w:rsid w:val="00F52585"/>
    <w:rsid w:val="00F53D50"/>
    <w:rsid w:val="00F61A8A"/>
    <w:rsid w:val="00F63E6E"/>
    <w:rsid w:val="00F646D4"/>
    <w:rsid w:val="00F64C5B"/>
    <w:rsid w:val="00F64EB3"/>
    <w:rsid w:val="00F66EFD"/>
    <w:rsid w:val="00F6761E"/>
    <w:rsid w:val="00F700E9"/>
    <w:rsid w:val="00F72076"/>
    <w:rsid w:val="00F72368"/>
    <w:rsid w:val="00F7452E"/>
    <w:rsid w:val="00F755C4"/>
    <w:rsid w:val="00F762F0"/>
    <w:rsid w:val="00F87564"/>
    <w:rsid w:val="00F8757F"/>
    <w:rsid w:val="00F8798A"/>
    <w:rsid w:val="00F90782"/>
    <w:rsid w:val="00F90D5D"/>
    <w:rsid w:val="00F9269E"/>
    <w:rsid w:val="00F96F41"/>
    <w:rsid w:val="00FA14B4"/>
    <w:rsid w:val="00FA2BA2"/>
    <w:rsid w:val="00FA3C38"/>
    <w:rsid w:val="00FA428F"/>
    <w:rsid w:val="00FA5D5B"/>
    <w:rsid w:val="00FA78F4"/>
    <w:rsid w:val="00FA7A87"/>
    <w:rsid w:val="00FA7B3F"/>
    <w:rsid w:val="00FB0A04"/>
    <w:rsid w:val="00FB22A2"/>
    <w:rsid w:val="00FB29EB"/>
    <w:rsid w:val="00FB6724"/>
    <w:rsid w:val="00FC375F"/>
    <w:rsid w:val="00FC3A8F"/>
    <w:rsid w:val="00FC5E10"/>
    <w:rsid w:val="00FC6DDF"/>
    <w:rsid w:val="00FD18FF"/>
    <w:rsid w:val="00FD258B"/>
    <w:rsid w:val="00FD2AE8"/>
    <w:rsid w:val="00FD2FC0"/>
    <w:rsid w:val="00FD4D55"/>
    <w:rsid w:val="00FD6D8F"/>
    <w:rsid w:val="00FD7239"/>
    <w:rsid w:val="00FE0B58"/>
    <w:rsid w:val="00FE1B35"/>
    <w:rsid w:val="00FE47D1"/>
    <w:rsid w:val="00FE4F45"/>
    <w:rsid w:val="00FE6368"/>
    <w:rsid w:val="00FE6D9D"/>
    <w:rsid w:val="00FF16EC"/>
    <w:rsid w:val="00FF319F"/>
    <w:rsid w:val="00FF5BA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2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FE6368"/>
    <w:pPr>
      <w:jc w:val="both"/>
    </w:pPr>
    <w:rPr>
      <w:rFonts w:eastAsia="Times New Roman"/>
      <w:szCs w:val="24"/>
      <w:lang w:val="hr-HR" w:eastAsia="hr-HR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3571CC"/>
    <w:pPr>
      <w:keepNext/>
      <w:keepLines/>
      <w:outlineLvl w:val="0"/>
    </w:pPr>
    <w:rPr>
      <w:rFonts w:ascii="Arial" w:hAnsi="Arial"/>
      <w:b/>
      <w:bCs/>
      <w:sz w:val="28"/>
      <w:szCs w:val="28"/>
    </w:rPr>
  </w:style>
  <w:style w:type="paragraph" w:styleId="Nagwek2">
    <w:name w:val="heading 2"/>
    <w:basedOn w:val="Normalny"/>
    <w:next w:val="Normalny"/>
    <w:link w:val="Nagwek2Znak"/>
    <w:uiPriority w:val="9"/>
    <w:qFormat/>
    <w:rsid w:val="003571CC"/>
    <w:pPr>
      <w:keepNext/>
      <w:keepLines/>
      <w:outlineLvl w:val="1"/>
    </w:pPr>
    <w:rPr>
      <w:rFonts w:ascii="Arial" w:hAnsi="Arial"/>
      <w:b/>
      <w:bCs/>
      <w:color w:val="000000"/>
      <w:sz w:val="26"/>
      <w:szCs w:val="2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link w:val="Nagwek1"/>
    <w:uiPriority w:val="9"/>
    <w:rsid w:val="003571CC"/>
    <w:rPr>
      <w:rFonts w:ascii="Arial" w:eastAsia="Times New Roman" w:hAnsi="Arial" w:cs="Times New Roman"/>
      <w:b/>
      <w:bCs/>
      <w:sz w:val="28"/>
      <w:szCs w:val="28"/>
    </w:rPr>
  </w:style>
  <w:style w:type="character" w:customStyle="1" w:styleId="Nagwek2Znak">
    <w:name w:val="Nagłówek 2 Znak"/>
    <w:link w:val="Nagwek2"/>
    <w:uiPriority w:val="9"/>
    <w:semiHidden/>
    <w:rsid w:val="003571CC"/>
    <w:rPr>
      <w:rFonts w:ascii="Arial" w:eastAsia="Times New Roman" w:hAnsi="Arial" w:cs="Times New Roman"/>
      <w:b/>
      <w:bCs/>
      <w:color w:val="000000"/>
      <w:sz w:val="26"/>
      <w:szCs w:val="26"/>
    </w:rPr>
  </w:style>
  <w:style w:type="table" w:styleId="Tabela-Siatka">
    <w:name w:val="Table Grid"/>
    <w:basedOn w:val="Standardowy"/>
    <w:rsid w:val="007F288F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agwek">
    <w:name w:val="header"/>
    <w:basedOn w:val="Normalny"/>
    <w:link w:val="NagwekZnak"/>
    <w:uiPriority w:val="99"/>
    <w:unhideWhenUsed/>
    <w:rsid w:val="007F288F"/>
    <w:pPr>
      <w:tabs>
        <w:tab w:val="center" w:pos="4536"/>
        <w:tab w:val="right" w:pos="9072"/>
      </w:tabs>
    </w:pPr>
    <w:rPr>
      <w:rFonts w:ascii="Times New Roman" w:hAnsi="Times New Roman"/>
      <w:sz w:val="24"/>
    </w:rPr>
  </w:style>
  <w:style w:type="character" w:customStyle="1" w:styleId="NagwekZnak">
    <w:name w:val="Nagłówek Znak"/>
    <w:link w:val="Nagwek"/>
    <w:uiPriority w:val="99"/>
    <w:rsid w:val="007F288F"/>
    <w:rPr>
      <w:rFonts w:ascii="Times New Roman" w:eastAsia="Times New Roman" w:hAnsi="Times New Roman" w:cs="Times New Roman"/>
      <w:sz w:val="24"/>
      <w:szCs w:val="24"/>
      <w:lang w:eastAsia="hr-HR"/>
    </w:rPr>
  </w:style>
  <w:style w:type="paragraph" w:styleId="Stopka">
    <w:name w:val="footer"/>
    <w:basedOn w:val="Normalny"/>
    <w:link w:val="StopkaZnak"/>
    <w:uiPriority w:val="99"/>
    <w:unhideWhenUsed/>
    <w:rsid w:val="007F288F"/>
    <w:pPr>
      <w:tabs>
        <w:tab w:val="center" w:pos="4536"/>
        <w:tab w:val="right" w:pos="9072"/>
      </w:tabs>
    </w:pPr>
    <w:rPr>
      <w:rFonts w:ascii="Times New Roman" w:hAnsi="Times New Roman"/>
      <w:sz w:val="24"/>
    </w:rPr>
  </w:style>
  <w:style w:type="character" w:customStyle="1" w:styleId="StopkaZnak">
    <w:name w:val="Stopka Znak"/>
    <w:link w:val="Stopka"/>
    <w:uiPriority w:val="99"/>
    <w:rsid w:val="007F288F"/>
    <w:rPr>
      <w:rFonts w:ascii="Times New Roman" w:eastAsia="Times New Roman" w:hAnsi="Times New Roman" w:cs="Times New Roman"/>
      <w:sz w:val="24"/>
      <w:szCs w:val="24"/>
      <w:lang w:eastAsia="hr-HR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7F288F"/>
    <w:rPr>
      <w:rFonts w:ascii="Tahoma" w:hAnsi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rsid w:val="007F288F"/>
    <w:rPr>
      <w:rFonts w:ascii="Tahoma" w:eastAsia="Times New Roman" w:hAnsi="Tahoma" w:cs="Tahoma"/>
      <w:sz w:val="16"/>
      <w:szCs w:val="16"/>
      <w:lang w:eastAsia="hr-HR"/>
    </w:rPr>
  </w:style>
  <w:style w:type="paragraph" w:styleId="Akapitzlist">
    <w:name w:val="List Paragraph"/>
    <w:basedOn w:val="Normalny"/>
    <w:uiPriority w:val="34"/>
    <w:qFormat/>
    <w:rsid w:val="00972D23"/>
    <w:pPr>
      <w:ind w:left="720"/>
      <w:contextualSpacing/>
    </w:pPr>
  </w:style>
  <w:style w:type="paragraph" w:styleId="NormalnyWeb">
    <w:name w:val="Normal (Web)"/>
    <w:basedOn w:val="Normalny"/>
    <w:uiPriority w:val="99"/>
    <w:rsid w:val="00183209"/>
    <w:pPr>
      <w:spacing w:before="100" w:beforeAutospacing="1" w:after="100" w:afterAutospacing="1"/>
    </w:pPr>
    <w:rPr>
      <w:rFonts w:ascii="Times New Roman" w:hAnsi="Times New Roman"/>
    </w:rPr>
  </w:style>
  <w:style w:type="paragraph" w:styleId="Bezodstpw">
    <w:name w:val="No Spacing"/>
    <w:uiPriority w:val="1"/>
    <w:qFormat/>
    <w:rsid w:val="00B64D72"/>
    <w:rPr>
      <w:rFonts w:eastAsia="Times New Roman"/>
      <w:szCs w:val="24"/>
      <w:lang w:val="hr-HR" w:eastAsia="hr-HR"/>
    </w:rPr>
  </w:style>
  <w:style w:type="paragraph" w:customStyle="1" w:styleId="Razred">
    <w:name w:val="_Razred"/>
    <w:basedOn w:val="Normalny"/>
    <w:qFormat/>
    <w:rsid w:val="0064702D"/>
    <w:rPr>
      <w:rFonts w:cs="Arial"/>
      <w:b/>
      <w:i/>
      <w:color w:val="44546A" w:themeColor="text2"/>
      <w:szCs w:val="20"/>
    </w:rPr>
  </w:style>
  <w:style w:type="paragraph" w:customStyle="1" w:styleId="Razrednaslov">
    <w:name w:val="_Razred_naslov"/>
    <w:basedOn w:val="Normalny"/>
    <w:qFormat/>
    <w:rsid w:val="0064702D"/>
    <w:pPr>
      <w:jc w:val="left"/>
    </w:pPr>
    <w:rPr>
      <w:b/>
      <w:color w:val="44546A" w:themeColor="text2"/>
      <w:sz w:val="22"/>
      <w:szCs w:val="22"/>
    </w:rPr>
  </w:style>
  <w:style w:type="paragraph" w:customStyle="1" w:styleId="Razredcentar">
    <w:name w:val="_Razred_centar"/>
    <w:basedOn w:val="Normalny"/>
    <w:qFormat/>
    <w:rsid w:val="0064702D"/>
    <w:pPr>
      <w:jc w:val="center"/>
    </w:pPr>
    <w:rPr>
      <w:rFonts w:cs="Arial"/>
      <w:b/>
      <w:bCs/>
      <w:color w:val="44546A" w:themeColor="text2"/>
      <w:szCs w:val="20"/>
    </w:rPr>
  </w:style>
  <w:style w:type="paragraph" w:styleId="Poprawka">
    <w:name w:val="Revision"/>
    <w:hidden/>
    <w:uiPriority w:val="99"/>
    <w:semiHidden/>
    <w:rsid w:val="00837AA5"/>
    <w:rPr>
      <w:rFonts w:eastAsia="Times New Roman"/>
      <w:szCs w:val="24"/>
      <w:lang w:val="hr-HR" w:eastAsia="hr-HR"/>
    </w:rPr>
  </w:style>
  <w:style w:type="character" w:styleId="Hipercze">
    <w:name w:val="Hyperlink"/>
    <w:basedOn w:val="Domylnaczcionkaakapitu"/>
    <w:uiPriority w:val="99"/>
    <w:unhideWhenUsed/>
    <w:rsid w:val="002C1E02"/>
    <w:rPr>
      <w:color w:val="0563C1" w:themeColor="hyperlink"/>
      <w:u w:val="single"/>
    </w:rPr>
  </w:style>
  <w:style w:type="character" w:styleId="UyteHipercze">
    <w:name w:val="FollowedHyperlink"/>
    <w:basedOn w:val="Domylnaczcionkaakapitu"/>
    <w:uiPriority w:val="99"/>
    <w:semiHidden/>
    <w:unhideWhenUsed/>
    <w:rsid w:val="002C1E02"/>
    <w:rPr>
      <w:color w:val="954F72" w:themeColor="followedHyperlink"/>
      <w:u w:val="single"/>
    </w:rPr>
  </w:style>
  <w:style w:type="paragraph" w:customStyle="1" w:styleId="p1">
    <w:name w:val="p1"/>
    <w:basedOn w:val="Normalny"/>
    <w:rsid w:val="001E46EC"/>
    <w:pPr>
      <w:shd w:val="clear" w:color="auto" w:fill="FFFFFF"/>
      <w:jc w:val="left"/>
    </w:pPr>
    <w:rPr>
      <w:rFonts w:ascii="Helvetica" w:eastAsia="Calibri" w:hAnsi="Helvetica"/>
      <w:color w:val="333333"/>
      <w:sz w:val="27"/>
      <w:szCs w:val="27"/>
      <w:lang w:val="en-US" w:eastAsia="en-US"/>
    </w:rPr>
  </w:style>
  <w:style w:type="paragraph" w:customStyle="1" w:styleId="p2">
    <w:name w:val="p2"/>
    <w:basedOn w:val="Normalny"/>
    <w:rsid w:val="001E46EC"/>
    <w:pPr>
      <w:shd w:val="clear" w:color="auto" w:fill="FFFFFF"/>
      <w:jc w:val="left"/>
    </w:pPr>
    <w:rPr>
      <w:rFonts w:ascii="Helvetica" w:eastAsia="Calibri" w:hAnsi="Helvetica"/>
      <w:color w:val="333333"/>
      <w:sz w:val="24"/>
      <w:lang w:val="en-US" w:eastAsia="en-US"/>
    </w:rPr>
  </w:style>
  <w:style w:type="paragraph" w:customStyle="1" w:styleId="p3">
    <w:name w:val="p3"/>
    <w:basedOn w:val="Normalny"/>
    <w:rsid w:val="001E46EC"/>
    <w:pPr>
      <w:shd w:val="clear" w:color="auto" w:fill="FFFFFF"/>
      <w:jc w:val="left"/>
    </w:pPr>
    <w:rPr>
      <w:rFonts w:ascii="Helvetica" w:eastAsia="Calibri" w:hAnsi="Helvetica"/>
      <w:color w:val="33CCCC"/>
      <w:sz w:val="24"/>
      <w:lang w:val="en-US" w:eastAsia="en-US"/>
    </w:rPr>
  </w:style>
  <w:style w:type="character" w:customStyle="1" w:styleId="s1">
    <w:name w:val="s1"/>
    <w:basedOn w:val="Domylnaczcionkaakapitu"/>
    <w:rsid w:val="001E46EC"/>
  </w:style>
  <w:style w:type="paragraph" w:customStyle="1" w:styleId="p4">
    <w:name w:val="p4"/>
    <w:basedOn w:val="Normalny"/>
    <w:rsid w:val="001E46EC"/>
    <w:pPr>
      <w:shd w:val="clear" w:color="auto" w:fill="FFFFFF"/>
      <w:jc w:val="left"/>
    </w:pPr>
    <w:rPr>
      <w:rFonts w:ascii="Helvetica" w:eastAsia="Calibri" w:hAnsi="Helvetica"/>
      <w:color w:val="33CCCC"/>
      <w:sz w:val="24"/>
      <w:lang w:val="en-US" w:eastAsia="en-US"/>
    </w:rPr>
  </w:style>
  <w:style w:type="character" w:customStyle="1" w:styleId="s2">
    <w:name w:val="s2"/>
    <w:basedOn w:val="Domylnaczcionkaakapitu"/>
    <w:rsid w:val="001E46EC"/>
    <w:rPr>
      <w:rFonts w:ascii="Helvetica" w:hAnsi="Helvetica" w:hint="default"/>
      <w:color w:val="33CCCC"/>
      <w:sz w:val="24"/>
      <w:szCs w:val="24"/>
    </w:rPr>
  </w:style>
  <w:style w:type="character" w:customStyle="1" w:styleId="apple-converted-space">
    <w:name w:val="apple-converted-space"/>
    <w:basedOn w:val="Domylnaczcionkaakapitu"/>
    <w:rsid w:val="001E46EC"/>
  </w:style>
  <w:style w:type="paragraph" w:customStyle="1" w:styleId="p5">
    <w:name w:val="p5"/>
    <w:basedOn w:val="Normalny"/>
    <w:rsid w:val="005B2B88"/>
    <w:pPr>
      <w:jc w:val="left"/>
    </w:pPr>
    <w:rPr>
      <w:rFonts w:ascii="Comic Sans MS" w:eastAsia="Calibri" w:hAnsi="Comic Sans MS"/>
      <w:color w:val="12234B"/>
      <w:szCs w:val="20"/>
      <w:lang w:val="en-US" w:eastAsia="en-US"/>
    </w:rPr>
  </w:style>
  <w:style w:type="paragraph" w:customStyle="1" w:styleId="p6">
    <w:name w:val="p6"/>
    <w:basedOn w:val="Normalny"/>
    <w:rsid w:val="005B2B88"/>
    <w:pPr>
      <w:ind w:left="1440" w:hanging="1440"/>
      <w:jc w:val="left"/>
    </w:pPr>
    <w:rPr>
      <w:rFonts w:ascii="Arial" w:eastAsia="Calibri" w:hAnsi="Arial" w:cs="Arial"/>
      <w:color w:val="12234B"/>
      <w:szCs w:val="20"/>
      <w:lang w:val="en-US" w:eastAsia="en-US"/>
    </w:rPr>
  </w:style>
  <w:style w:type="paragraph" w:customStyle="1" w:styleId="p7">
    <w:name w:val="p7"/>
    <w:basedOn w:val="Normalny"/>
    <w:rsid w:val="005B2B88"/>
    <w:pPr>
      <w:ind w:left="1440" w:firstLine="720"/>
      <w:jc w:val="left"/>
    </w:pPr>
    <w:rPr>
      <w:rFonts w:ascii="Arial" w:eastAsia="Calibri" w:hAnsi="Arial" w:cs="Arial"/>
      <w:color w:val="12234B"/>
      <w:szCs w:val="20"/>
      <w:lang w:val="en-US" w:eastAsia="en-US"/>
    </w:rPr>
  </w:style>
  <w:style w:type="paragraph" w:customStyle="1" w:styleId="p8">
    <w:name w:val="p8"/>
    <w:basedOn w:val="Normalny"/>
    <w:rsid w:val="005B2B88"/>
    <w:pPr>
      <w:ind w:left="720" w:firstLine="720"/>
      <w:jc w:val="left"/>
    </w:pPr>
    <w:rPr>
      <w:rFonts w:ascii="Arial" w:eastAsia="Calibri" w:hAnsi="Arial" w:cs="Arial"/>
      <w:color w:val="12234B"/>
      <w:szCs w:val="20"/>
      <w:lang w:val="en-US" w:eastAsia="en-US"/>
    </w:rPr>
  </w:style>
  <w:style w:type="paragraph" w:customStyle="1" w:styleId="p9">
    <w:name w:val="p9"/>
    <w:basedOn w:val="Normalny"/>
    <w:rsid w:val="005B2B88"/>
    <w:pPr>
      <w:ind w:left="720" w:firstLine="720"/>
      <w:jc w:val="left"/>
    </w:pPr>
    <w:rPr>
      <w:rFonts w:ascii="Arial" w:eastAsia="Calibri" w:hAnsi="Arial" w:cs="Arial"/>
      <w:color w:val="12234B"/>
      <w:sz w:val="18"/>
      <w:szCs w:val="18"/>
      <w:lang w:val="en-US" w:eastAsia="en-US"/>
    </w:rPr>
  </w:style>
  <w:style w:type="paragraph" w:customStyle="1" w:styleId="p10">
    <w:name w:val="p10"/>
    <w:basedOn w:val="Normalny"/>
    <w:rsid w:val="005B2B88"/>
    <w:pPr>
      <w:ind w:left="1440" w:hanging="1440"/>
      <w:jc w:val="left"/>
    </w:pPr>
    <w:rPr>
      <w:rFonts w:ascii="Arial" w:eastAsia="Calibri" w:hAnsi="Arial" w:cs="Arial"/>
      <w:color w:val="12234B"/>
      <w:sz w:val="18"/>
      <w:szCs w:val="18"/>
      <w:lang w:val="en-US" w:eastAsia="en-US"/>
    </w:rPr>
  </w:style>
  <w:style w:type="paragraph" w:customStyle="1" w:styleId="p11">
    <w:name w:val="p11"/>
    <w:basedOn w:val="Normalny"/>
    <w:rsid w:val="005B2B88"/>
    <w:pPr>
      <w:ind w:left="2160" w:hanging="2160"/>
      <w:jc w:val="left"/>
    </w:pPr>
    <w:rPr>
      <w:rFonts w:ascii="Arial" w:eastAsia="Calibri" w:hAnsi="Arial" w:cs="Arial"/>
      <w:color w:val="333333"/>
      <w:sz w:val="18"/>
      <w:szCs w:val="18"/>
      <w:lang w:val="en-US" w:eastAsia="en-US"/>
    </w:rPr>
  </w:style>
  <w:style w:type="paragraph" w:customStyle="1" w:styleId="p12">
    <w:name w:val="p12"/>
    <w:basedOn w:val="Normalny"/>
    <w:rsid w:val="005B2B88"/>
    <w:pPr>
      <w:ind w:left="2160" w:hanging="2160"/>
      <w:jc w:val="left"/>
    </w:pPr>
    <w:rPr>
      <w:rFonts w:ascii="Arial" w:eastAsia="Calibri" w:hAnsi="Arial" w:cs="Arial"/>
      <w:color w:val="12234B"/>
      <w:sz w:val="18"/>
      <w:szCs w:val="18"/>
      <w:lang w:val="en-US" w:eastAsia="en-US"/>
    </w:rPr>
  </w:style>
  <w:style w:type="paragraph" w:customStyle="1" w:styleId="p13">
    <w:name w:val="p13"/>
    <w:basedOn w:val="Normalny"/>
    <w:rsid w:val="005B2B88"/>
    <w:pPr>
      <w:jc w:val="left"/>
    </w:pPr>
    <w:rPr>
      <w:rFonts w:ascii="Times New Roman" w:eastAsia="Calibri" w:hAnsi="Times New Roman"/>
      <w:color w:val="12234B"/>
      <w:sz w:val="24"/>
      <w:lang w:val="en-US" w:eastAsia="en-US"/>
    </w:rPr>
  </w:style>
  <w:style w:type="paragraph" w:customStyle="1" w:styleId="p14">
    <w:name w:val="p14"/>
    <w:basedOn w:val="Normalny"/>
    <w:rsid w:val="005B2B88"/>
    <w:pPr>
      <w:ind w:left="1440" w:hanging="1440"/>
      <w:jc w:val="left"/>
    </w:pPr>
    <w:rPr>
      <w:rFonts w:ascii="Verdana" w:eastAsia="Calibri" w:hAnsi="Verdana"/>
      <w:color w:val="12234B"/>
      <w:sz w:val="18"/>
      <w:szCs w:val="18"/>
      <w:lang w:val="en-US" w:eastAsia="en-US"/>
    </w:rPr>
  </w:style>
  <w:style w:type="paragraph" w:customStyle="1" w:styleId="p15">
    <w:name w:val="p15"/>
    <w:basedOn w:val="Normalny"/>
    <w:rsid w:val="005B2B88"/>
    <w:pPr>
      <w:ind w:left="1440" w:hanging="1440"/>
      <w:jc w:val="left"/>
    </w:pPr>
    <w:rPr>
      <w:rFonts w:ascii="Times New Roman" w:eastAsia="Calibri" w:hAnsi="Times New Roman"/>
      <w:color w:val="12234B"/>
      <w:sz w:val="24"/>
      <w:lang w:val="en-US" w:eastAsia="en-US"/>
    </w:rPr>
  </w:style>
  <w:style w:type="paragraph" w:customStyle="1" w:styleId="p16">
    <w:name w:val="p16"/>
    <w:basedOn w:val="Normalny"/>
    <w:rsid w:val="005B2B88"/>
    <w:pPr>
      <w:ind w:left="1080" w:hanging="1080"/>
      <w:jc w:val="left"/>
    </w:pPr>
    <w:rPr>
      <w:rFonts w:ascii="Arial" w:eastAsia="Calibri" w:hAnsi="Arial" w:cs="Arial"/>
      <w:color w:val="12234B"/>
      <w:szCs w:val="20"/>
      <w:lang w:val="en-US" w:eastAsia="en-US"/>
    </w:rPr>
  </w:style>
  <w:style w:type="paragraph" w:customStyle="1" w:styleId="p17">
    <w:name w:val="p17"/>
    <w:basedOn w:val="Normalny"/>
    <w:rsid w:val="005B2B88"/>
    <w:pPr>
      <w:jc w:val="left"/>
    </w:pPr>
    <w:rPr>
      <w:rFonts w:ascii="Arial" w:eastAsia="Calibri" w:hAnsi="Arial" w:cs="Arial"/>
      <w:color w:val="12234B"/>
      <w:sz w:val="24"/>
      <w:lang w:val="en-US" w:eastAsia="en-US"/>
    </w:rPr>
  </w:style>
  <w:style w:type="paragraph" w:customStyle="1" w:styleId="p18">
    <w:name w:val="p18"/>
    <w:basedOn w:val="Normalny"/>
    <w:rsid w:val="005B2B88"/>
    <w:pPr>
      <w:jc w:val="left"/>
    </w:pPr>
    <w:rPr>
      <w:rFonts w:ascii="Times" w:eastAsia="Calibri" w:hAnsi="Times"/>
      <w:color w:val="12234B"/>
      <w:sz w:val="24"/>
      <w:lang w:val="en-US" w:eastAsia="en-US"/>
    </w:rPr>
  </w:style>
  <w:style w:type="paragraph" w:customStyle="1" w:styleId="p19">
    <w:name w:val="p19"/>
    <w:basedOn w:val="Normalny"/>
    <w:rsid w:val="005B2B88"/>
    <w:pPr>
      <w:ind w:firstLine="360"/>
      <w:jc w:val="left"/>
    </w:pPr>
    <w:rPr>
      <w:rFonts w:ascii="Arial" w:eastAsia="Calibri" w:hAnsi="Arial" w:cs="Arial"/>
      <w:color w:val="12234B"/>
      <w:szCs w:val="20"/>
      <w:lang w:val="en-US" w:eastAsia="en-US"/>
    </w:rPr>
  </w:style>
  <w:style w:type="paragraph" w:customStyle="1" w:styleId="p20">
    <w:name w:val="p20"/>
    <w:basedOn w:val="Normalny"/>
    <w:rsid w:val="005B2B88"/>
    <w:pPr>
      <w:ind w:left="420" w:hanging="420"/>
      <w:jc w:val="left"/>
    </w:pPr>
    <w:rPr>
      <w:rFonts w:ascii="Arial" w:eastAsia="Calibri" w:hAnsi="Arial" w:cs="Arial"/>
      <w:color w:val="12234B"/>
      <w:szCs w:val="20"/>
      <w:lang w:val="en-US" w:eastAsia="en-US"/>
    </w:rPr>
  </w:style>
  <w:style w:type="paragraph" w:customStyle="1" w:styleId="p21">
    <w:name w:val="p21"/>
    <w:basedOn w:val="Normalny"/>
    <w:rsid w:val="005B2B88"/>
    <w:pPr>
      <w:jc w:val="left"/>
    </w:pPr>
    <w:rPr>
      <w:rFonts w:ascii="Arial" w:eastAsia="Calibri" w:hAnsi="Arial" w:cs="Arial"/>
      <w:color w:val="000080"/>
      <w:szCs w:val="20"/>
      <w:lang w:val="en-US" w:eastAsia="en-US"/>
    </w:rPr>
  </w:style>
  <w:style w:type="paragraph" w:customStyle="1" w:styleId="p22">
    <w:name w:val="p22"/>
    <w:basedOn w:val="Normalny"/>
    <w:rsid w:val="005B2B88"/>
    <w:pPr>
      <w:ind w:left="1080" w:hanging="1080"/>
      <w:jc w:val="left"/>
    </w:pPr>
    <w:rPr>
      <w:rFonts w:ascii="Arial" w:eastAsia="Calibri" w:hAnsi="Arial" w:cs="Arial"/>
      <w:color w:val="000080"/>
      <w:szCs w:val="20"/>
      <w:lang w:val="en-US" w:eastAsia="en-US"/>
    </w:rPr>
  </w:style>
  <w:style w:type="character" w:customStyle="1" w:styleId="s3">
    <w:name w:val="s3"/>
    <w:basedOn w:val="Domylnaczcionkaakapitu"/>
    <w:rsid w:val="005B2B88"/>
    <w:rPr>
      <w:rFonts w:ascii="Times New Roman" w:hAnsi="Times New Roman" w:cs="Times New Roman" w:hint="default"/>
      <w:sz w:val="18"/>
      <w:szCs w:val="18"/>
    </w:rPr>
  </w:style>
  <w:style w:type="character" w:customStyle="1" w:styleId="s4">
    <w:name w:val="s4"/>
    <w:basedOn w:val="Domylnaczcionkaakapitu"/>
    <w:rsid w:val="005B2B88"/>
    <w:rPr>
      <w:rFonts w:ascii="Arial" w:hAnsi="Arial" w:cs="Arial" w:hint="default"/>
      <w:sz w:val="18"/>
      <w:szCs w:val="18"/>
    </w:rPr>
  </w:style>
  <w:style w:type="character" w:customStyle="1" w:styleId="s5">
    <w:name w:val="s5"/>
    <w:basedOn w:val="Domylnaczcionkaakapitu"/>
    <w:rsid w:val="005B2B88"/>
    <w:rPr>
      <w:rFonts w:ascii="Times New Roman" w:hAnsi="Times New Roman" w:cs="Times New Roman" w:hint="default"/>
      <w:sz w:val="24"/>
      <w:szCs w:val="24"/>
    </w:rPr>
  </w:style>
  <w:style w:type="character" w:customStyle="1" w:styleId="s6">
    <w:name w:val="s6"/>
    <w:basedOn w:val="Domylnaczcionkaakapitu"/>
    <w:rsid w:val="005B2B88"/>
    <w:rPr>
      <w:color w:val="12234B"/>
    </w:rPr>
  </w:style>
  <w:style w:type="character" w:customStyle="1" w:styleId="s7">
    <w:name w:val="s7"/>
    <w:basedOn w:val="Domylnaczcionkaakapitu"/>
    <w:rsid w:val="005B2B88"/>
    <w:rPr>
      <w:rFonts w:ascii="Arial" w:hAnsi="Arial" w:cs="Arial" w:hint="default"/>
      <w:sz w:val="20"/>
      <w:szCs w:val="20"/>
    </w:rPr>
  </w:style>
  <w:style w:type="character" w:customStyle="1" w:styleId="s8">
    <w:name w:val="s8"/>
    <w:basedOn w:val="Domylnaczcionkaakapitu"/>
    <w:rsid w:val="005B2B88"/>
    <w:rPr>
      <w:rFonts w:ascii="Times New Roman" w:hAnsi="Times New Roman" w:cs="Times New Roman" w:hint="default"/>
      <w:sz w:val="14"/>
      <w:szCs w:val="14"/>
    </w:rPr>
  </w:style>
  <w:style w:type="character" w:customStyle="1" w:styleId="Nerijeenospominjanje1">
    <w:name w:val="Neriješeno spominjanje1"/>
    <w:basedOn w:val="Domylnaczcionkaakapitu"/>
    <w:uiPriority w:val="99"/>
    <w:rsid w:val="00572CC6"/>
    <w:rPr>
      <w:color w:val="605E5C"/>
      <w:shd w:val="clear" w:color="auto" w:fill="E1DFDD"/>
    </w:rPr>
  </w:style>
  <w:style w:type="character" w:styleId="Numerstrony">
    <w:name w:val="page number"/>
    <w:basedOn w:val="Domylnaczcionkaakapitu"/>
    <w:uiPriority w:val="99"/>
    <w:semiHidden/>
    <w:unhideWhenUsed/>
    <w:rsid w:val="00572CC6"/>
  </w:style>
  <w:style w:type="character" w:customStyle="1" w:styleId="UnresolvedMention">
    <w:name w:val="Unresolved Mention"/>
    <w:basedOn w:val="Domylnaczcionkaakapitu"/>
    <w:uiPriority w:val="99"/>
    <w:semiHidden/>
    <w:unhideWhenUsed/>
    <w:rsid w:val="00DC0CB1"/>
    <w:rPr>
      <w:color w:val="605E5C"/>
      <w:shd w:val="clear" w:color="auto" w:fill="E1DFDD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836CB2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836CB2"/>
    <w:rPr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836CB2"/>
    <w:rPr>
      <w:rFonts w:eastAsia="Times New Roman"/>
      <w:lang w:val="hr-HR" w:eastAsia="hr-HR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836CB2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836CB2"/>
    <w:rPr>
      <w:rFonts w:eastAsia="Times New Roman"/>
      <w:b/>
      <w:bCs/>
      <w:lang w:val="hr-HR" w:eastAsia="hr-H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36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57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6883881">
          <w:marLeft w:val="57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662707">
          <w:marLeft w:val="57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378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57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671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717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601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999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912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101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219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102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821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205698">
          <w:marLeft w:val="57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0695222">
          <w:marLeft w:val="57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2040950">
          <w:marLeft w:val="57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6329720">
          <w:marLeft w:val="57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9338160">
          <w:marLeft w:val="57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3999468">
          <w:marLeft w:val="57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137190">
          <w:marLeft w:val="57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4859805">
          <w:marLeft w:val="57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9534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285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150335">
          <w:marLeft w:val="57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4366997">
          <w:marLeft w:val="57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5041371">
          <w:marLeft w:val="57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697370">
          <w:marLeft w:val="57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2024062">
          <w:marLeft w:val="57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470741">
          <w:marLeft w:val="57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3395962">
          <w:marLeft w:val="57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3756096">
          <w:marLeft w:val="57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573141">
          <w:marLeft w:val="57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5702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061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921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586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8050916">
          <w:marLeft w:val="979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0490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446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403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9407934">
          <w:marLeft w:val="57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1616834">
          <w:marLeft w:val="57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528784">
          <w:marLeft w:val="57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6919729">
          <w:marLeft w:val="57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6704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60905">
          <w:marLeft w:val="979"/>
          <w:marRight w:val="0"/>
          <w:marTop w:val="6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069668">
          <w:marLeft w:val="57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69646">
          <w:marLeft w:val="57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3324472">
          <w:marLeft w:val="979"/>
          <w:marRight w:val="0"/>
          <w:marTop w:val="6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4546565">
          <w:marLeft w:val="979"/>
          <w:marRight w:val="0"/>
          <w:marTop w:val="6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9521914">
          <w:marLeft w:val="57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938516">
          <w:marLeft w:val="979"/>
          <w:marRight w:val="0"/>
          <w:marTop w:val="6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hyperlink" Target="https://botland.store/chassis-for-robots/7283-chassis-rectangle-2wd-2-wheel-robot-chassis-with-dc-motor-drive-5904422335649.html" TargetMode="External"/><Relationship Id="rId26" Type="http://schemas.openxmlformats.org/officeDocument/2006/relationships/image" Target="media/image11.png"/><Relationship Id="rId39" Type="http://schemas.openxmlformats.org/officeDocument/2006/relationships/image" Target="media/image24.jpeg"/><Relationship Id="rId21" Type="http://schemas.openxmlformats.org/officeDocument/2006/relationships/hyperlink" Target="https://botland.store/screws-and-nuts/637-screws-nuts-and-washers-set-330pcs-5410329304478.html" TargetMode="External"/><Relationship Id="rId34" Type="http://schemas.openxmlformats.org/officeDocument/2006/relationships/image" Target="media/image19.jpeg"/><Relationship Id="rId42" Type="http://schemas.openxmlformats.org/officeDocument/2006/relationships/image" Target="media/image27.jpeg"/><Relationship Id="rId47" Type="http://schemas.openxmlformats.org/officeDocument/2006/relationships/image" Target="media/image32.jpeg"/><Relationship Id="rId50" Type="http://schemas.openxmlformats.org/officeDocument/2006/relationships/image" Target="media/image35.jpeg"/><Relationship Id="rId55" Type="http://schemas.openxmlformats.org/officeDocument/2006/relationships/image" Target="media/image40.jpeg"/><Relationship Id="rId63" Type="http://schemas.openxmlformats.org/officeDocument/2006/relationships/image" Target="media/image48.jpeg"/><Relationship Id="rId68" Type="http://schemas.openxmlformats.org/officeDocument/2006/relationships/image" Target="media/image53.jpeg"/><Relationship Id="rId76" Type="http://schemas.openxmlformats.org/officeDocument/2006/relationships/hyperlink" Target="https://botland.store/various-wires/1022-connecting-cables-male-male-65pcs.html" TargetMode="External"/><Relationship Id="rId84" Type="http://schemas.openxmlformats.org/officeDocument/2006/relationships/header" Target="header1.xml"/><Relationship Id="rId7" Type="http://schemas.openxmlformats.org/officeDocument/2006/relationships/endnotes" Target="endnotes.xml"/><Relationship Id="rId71" Type="http://schemas.openxmlformats.org/officeDocument/2006/relationships/image" Target="media/image56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9" Type="http://schemas.openxmlformats.org/officeDocument/2006/relationships/image" Target="media/image14.jpeg"/><Relationship Id="rId11" Type="http://schemas.openxmlformats.org/officeDocument/2006/relationships/image" Target="media/image4.png"/><Relationship Id="rId24" Type="http://schemas.openxmlformats.org/officeDocument/2006/relationships/hyperlink" Target="https://store.arduino.cc/collections/shields/products/arduino-motor-shield-rev3" TargetMode="External"/><Relationship Id="rId32" Type="http://schemas.openxmlformats.org/officeDocument/2006/relationships/image" Target="media/image17.jpeg"/><Relationship Id="rId37" Type="http://schemas.openxmlformats.org/officeDocument/2006/relationships/image" Target="media/image22.jpeg"/><Relationship Id="rId40" Type="http://schemas.openxmlformats.org/officeDocument/2006/relationships/image" Target="media/image25.jpeg"/><Relationship Id="rId45" Type="http://schemas.openxmlformats.org/officeDocument/2006/relationships/image" Target="media/image30.jpeg"/><Relationship Id="rId53" Type="http://schemas.openxmlformats.org/officeDocument/2006/relationships/image" Target="media/image38.jpeg"/><Relationship Id="rId58" Type="http://schemas.openxmlformats.org/officeDocument/2006/relationships/image" Target="media/image43.jpeg"/><Relationship Id="rId66" Type="http://schemas.openxmlformats.org/officeDocument/2006/relationships/image" Target="media/image51.jpeg"/><Relationship Id="rId74" Type="http://schemas.openxmlformats.org/officeDocument/2006/relationships/image" Target="media/image59.jpeg"/><Relationship Id="rId79" Type="http://schemas.openxmlformats.org/officeDocument/2006/relationships/hyperlink" Target="https://store.arduino.cc/collections/boards/products/arduino-uno-rev3" TargetMode="External"/><Relationship Id="rId87" Type="http://schemas.openxmlformats.org/officeDocument/2006/relationships/fontTable" Target="fontTable.xml"/><Relationship Id="rId5" Type="http://schemas.openxmlformats.org/officeDocument/2006/relationships/webSettings" Target="webSettings.xml"/><Relationship Id="rId61" Type="http://schemas.openxmlformats.org/officeDocument/2006/relationships/image" Target="media/image46.jpeg"/><Relationship Id="rId82" Type="http://schemas.openxmlformats.org/officeDocument/2006/relationships/hyperlink" Target="https://store.arduino.cc/collections/dfrobot/products/gravity-huskylens-ai-machine-vision-sensor" TargetMode="External"/><Relationship Id="rId19" Type="http://schemas.openxmlformats.org/officeDocument/2006/relationships/hyperlink" Target="https://botland.store/various-wires/1022-connecting-cables-male-male-65pcs.html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hyperlink" Target="https://store.arduino.cc/collections/boards/products/arduino-uno-rev3" TargetMode="External"/><Relationship Id="rId27" Type="http://schemas.openxmlformats.org/officeDocument/2006/relationships/image" Target="media/image12.jpeg"/><Relationship Id="rId30" Type="http://schemas.openxmlformats.org/officeDocument/2006/relationships/image" Target="media/image15.jpeg"/><Relationship Id="rId35" Type="http://schemas.openxmlformats.org/officeDocument/2006/relationships/image" Target="media/image20.jpeg"/><Relationship Id="rId43" Type="http://schemas.openxmlformats.org/officeDocument/2006/relationships/image" Target="media/image28.jpeg"/><Relationship Id="rId48" Type="http://schemas.openxmlformats.org/officeDocument/2006/relationships/image" Target="media/image33.jpeg"/><Relationship Id="rId56" Type="http://schemas.openxmlformats.org/officeDocument/2006/relationships/image" Target="media/image41.jpeg"/><Relationship Id="rId64" Type="http://schemas.openxmlformats.org/officeDocument/2006/relationships/image" Target="media/image49.jpeg"/><Relationship Id="rId69" Type="http://schemas.openxmlformats.org/officeDocument/2006/relationships/image" Target="media/image54.jpeg"/><Relationship Id="rId77" Type="http://schemas.openxmlformats.org/officeDocument/2006/relationships/hyperlink" Target="https://botland.store/battery-holders/173-battery-holder-4-x-aa-r6-5904422329389.html" TargetMode="External"/><Relationship Id="rId8" Type="http://schemas.openxmlformats.org/officeDocument/2006/relationships/image" Target="media/image1.png"/><Relationship Id="rId51" Type="http://schemas.openxmlformats.org/officeDocument/2006/relationships/image" Target="media/image36.jpeg"/><Relationship Id="rId72" Type="http://schemas.openxmlformats.org/officeDocument/2006/relationships/image" Target="media/image57.jpeg"/><Relationship Id="rId80" Type="http://schemas.openxmlformats.org/officeDocument/2006/relationships/hyperlink" Target="https://botland.store/arduino-compatible-boards-dfrobot/2683-dfrduino-uno-v3-compatible-with-arduino.html" TargetMode="External"/><Relationship Id="rId85" Type="http://schemas.openxmlformats.org/officeDocument/2006/relationships/footer" Target="footer1.xml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hyperlink" Target="https://store.arduino.cc/collections/dfrobot/products/gravity-huskylens-ai-machine-vision-sensor" TargetMode="External"/><Relationship Id="rId33" Type="http://schemas.openxmlformats.org/officeDocument/2006/relationships/image" Target="media/image18.jpeg"/><Relationship Id="rId38" Type="http://schemas.openxmlformats.org/officeDocument/2006/relationships/image" Target="media/image23.jpeg"/><Relationship Id="rId46" Type="http://schemas.openxmlformats.org/officeDocument/2006/relationships/image" Target="media/image31.jpeg"/><Relationship Id="rId59" Type="http://schemas.openxmlformats.org/officeDocument/2006/relationships/image" Target="media/image44.jpeg"/><Relationship Id="rId67" Type="http://schemas.openxmlformats.org/officeDocument/2006/relationships/image" Target="media/image52.jpeg"/><Relationship Id="rId20" Type="http://schemas.openxmlformats.org/officeDocument/2006/relationships/hyperlink" Target="https://botland.store/battery-holders/173-battery-holder-4-x-aa-r6-5904422329389.html" TargetMode="External"/><Relationship Id="rId41" Type="http://schemas.openxmlformats.org/officeDocument/2006/relationships/image" Target="media/image26.jpeg"/><Relationship Id="rId54" Type="http://schemas.openxmlformats.org/officeDocument/2006/relationships/image" Target="media/image39.jpeg"/><Relationship Id="rId62" Type="http://schemas.openxmlformats.org/officeDocument/2006/relationships/image" Target="media/image47.jpeg"/><Relationship Id="rId70" Type="http://schemas.openxmlformats.org/officeDocument/2006/relationships/image" Target="media/image55.jpeg"/><Relationship Id="rId75" Type="http://schemas.openxmlformats.org/officeDocument/2006/relationships/hyperlink" Target="https://botland.store/chassis-for-robots/7283-chassis-rectangle-2wd-2-wheel-robot-chassis-with-dc-motor-drive-5904422335649.html" TargetMode="External"/><Relationship Id="rId83" Type="http://schemas.openxmlformats.org/officeDocument/2006/relationships/hyperlink" Target="https://www.youtube.com/watch?v=xSWKnnvGWBs" TargetMode="External"/><Relationship Id="rId88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hyperlink" Target="https://botland.store/arduino-compatible-boards-dfrobot/2683-dfrduino-uno-v3-compatible-with-arduino.html" TargetMode="External"/><Relationship Id="rId28" Type="http://schemas.openxmlformats.org/officeDocument/2006/relationships/image" Target="media/image13.jpeg"/><Relationship Id="rId36" Type="http://schemas.openxmlformats.org/officeDocument/2006/relationships/image" Target="media/image21.jpeg"/><Relationship Id="rId49" Type="http://schemas.openxmlformats.org/officeDocument/2006/relationships/image" Target="media/image34.jpeg"/><Relationship Id="rId57" Type="http://schemas.openxmlformats.org/officeDocument/2006/relationships/image" Target="media/image42.jpeg"/><Relationship Id="rId10" Type="http://schemas.openxmlformats.org/officeDocument/2006/relationships/image" Target="media/image3.png"/><Relationship Id="rId31" Type="http://schemas.openxmlformats.org/officeDocument/2006/relationships/image" Target="media/image16.jpeg"/><Relationship Id="rId44" Type="http://schemas.openxmlformats.org/officeDocument/2006/relationships/image" Target="media/image29.jpeg"/><Relationship Id="rId52" Type="http://schemas.openxmlformats.org/officeDocument/2006/relationships/image" Target="media/image37.jpeg"/><Relationship Id="rId60" Type="http://schemas.openxmlformats.org/officeDocument/2006/relationships/image" Target="media/image45.jpeg"/><Relationship Id="rId65" Type="http://schemas.openxmlformats.org/officeDocument/2006/relationships/image" Target="media/image50.jpeg"/><Relationship Id="rId73" Type="http://schemas.openxmlformats.org/officeDocument/2006/relationships/image" Target="media/image58.jpeg"/><Relationship Id="rId78" Type="http://schemas.openxmlformats.org/officeDocument/2006/relationships/hyperlink" Target="https://botland.store/screws-and-nuts/637-screws-nuts-and-washers-set-330pcs-5410329304478.html" TargetMode="External"/><Relationship Id="rId81" Type="http://schemas.openxmlformats.org/officeDocument/2006/relationships/hyperlink" Target="https://store.arduino.cc/collections/shields/products/arduino-motor-shield-rev3" TargetMode="External"/><Relationship Id="rId86" Type="http://schemas.openxmlformats.org/officeDocument/2006/relationships/footer" Target="footer2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hyperlink" Target="http://erasmus-artie.eu" TargetMode="External"/><Relationship Id="rId1" Type="http://schemas.openxmlformats.org/officeDocument/2006/relationships/image" Target="media/image62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61.png"/><Relationship Id="rId1" Type="http://schemas.openxmlformats.org/officeDocument/2006/relationships/image" Target="media/image60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jradi\Downloads\lessonplan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B4C4B41-6E81-40CB-9E76-F7C21979387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lessonplan</Template>
  <TotalTime>52</TotalTime>
  <Pages>20</Pages>
  <Words>1482</Words>
  <Characters>8893</Characters>
  <Application>Microsoft Office Word</Application>
  <DocSecurity>0</DocSecurity>
  <Lines>74</Lines>
  <Paragraphs>20</Paragraphs>
  <ScaleCrop>false</ScaleCrop>
  <HeadingPairs>
    <vt:vector size="6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  <vt:variant>
        <vt:lpstr>Naslov</vt:lpstr>
      </vt:variant>
      <vt:variant>
        <vt:i4>1</vt:i4>
      </vt:variant>
    </vt:vector>
  </HeadingPairs>
  <TitlesOfParts>
    <vt:vector size="3" baseType="lpstr">
      <vt:lpstr/>
      <vt:lpstr/>
      <vt:lpstr/>
    </vt:vector>
  </TitlesOfParts>
  <Company>Grizli777</Company>
  <LinksUpToDate>false</LinksUpToDate>
  <CharactersWithSpaces>10355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janko radigovic</dc:creator>
  <cp:lastModifiedBy>BDenys</cp:lastModifiedBy>
  <cp:revision>11</cp:revision>
  <dcterms:created xsi:type="dcterms:W3CDTF">2023-07-19T17:56:00Z</dcterms:created>
  <dcterms:modified xsi:type="dcterms:W3CDTF">2023-07-19T18:53:00Z</dcterms:modified>
</cp:coreProperties>
</file>